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864" w:rsidRDefault="0049160F" w:rsidP="003A3009">
      <w:pPr>
        <w:pStyle w:val="1"/>
      </w:pPr>
      <w:bookmarkStart w:id="0" w:name="_Toc398129568"/>
      <w:bookmarkStart w:id="1" w:name="_Toc355333926"/>
      <w:r>
        <w:rPr>
          <w:rFonts w:hint="eastAsia"/>
        </w:rPr>
        <w:t>HH3C-SMLK</w:t>
      </w:r>
      <w:r w:rsidR="00985347">
        <w:rPr>
          <w:rFonts w:hint="eastAsia"/>
        </w:rPr>
        <w:t>-MIB</w:t>
      </w:r>
      <w:bookmarkEnd w:id="0"/>
    </w:p>
    <w:p w:rsidR="00231864" w:rsidRDefault="00231864" w:rsidP="00231864">
      <w:pPr>
        <w:rPr>
          <w:rFonts w:hint="eastAsia"/>
        </w:rPr>
      </w:pPr>
      <w:r>
        <w:rPr>
          <w:rFonts w:hint="eastAsia"/>
        </w:rPr>
        <w:t>本节介绍</w:t>
      </w:r>
      <w:r w:rsidR="0049160F">
        <w:rPr>
          <w:rFonts w:hint="eastAsia"/>
        </w:rPr>
        <w:t>HH3C-SMLK</w:t>
      </w:r>
      <w:r w:rsidR="00176B5A" w:rsidRPr="00176B5A">
        <w:rPr>
          <w:rFonts w:hint="eastAsia"/>
        </w:rPr>
        <w:t>-MIB</w:t>
      </w:r>
      <w:r>
        <w:rPr>
          <w:rFonts w:hint="eastAsia"/>
        </w:rPr>
        <w:t>模块输出的告警信息。</w:t>
      </w:r>
    </w:p>
    <w:p w:rsidR="00EB1781" w:rsidRPr="006B5EEA" w:rsidRDefault="00EB1781" w:rsidP="00EB1781">
      <w:pPr>
        <w:pStyle w:val="3"/>
        <w:numPr>
          <w:ilvl w:val="2"/>
          <w:numId w:val="1"/>
        </w:numPr>
      </w:pPr>
      <w:bookmarkStart w:id="2" w:name="_Toc393198695"/>
      <w:r w:rsidRPr="00BB219D">
        <w:t>hh3cSmlkGroupLink</w:t>
      </w:r>
      <w:bookmarkEnd w:id="2"/>
      <w:r>
        <w:rPr>
          <w:rFonts w:hint="eastAsia"/>
        </w:rPr>
        <w:t>Active</w:t>
      </w:r>
    </w:p>
    <w:p w:rsidR="00EB1781" w:rsidRDefault="00EB1781" w:rsidP="00EB1781">
      <w:pPr>
        <w:pStyle w:val="Command"/>
        <w:rPr>
          <w:lang w:val="en-GB"/>
        </w:rPr>
      </w:pPr>
      <w:r>
        <w:rPr>
          <w:rFonts w:hint="eastAsia"/>
          <w:lang w:val="en-GB"/>
        </w:rPr>
        <w:t>【属性】</w:t>
      </w:r>
    </w:p>
    <w:tbl>
      <w:tblPr>
        <w:tblStyle w:val="Tablenohead"/>
        <w:tblW w:w="9013" w:type="dxa"/>
        <w:tblLook w:val="04A0" w:firstRow="1" w:lastRow="0" w:firstColumn="1" w:lastColumn="0" w:noHBand="0" w:noVBand="1"/>
      </w:tblPr>
      <w:tblGrid>
        <w:gridCol w:w="1110"/>
        <w:gridCol w:w="7903"/>
      </w:tblGrid>
      <w:tr w:rsidR="00EB1781" w:rsidRPr="00170865" w:rsidTr="00544AD0">
        <w:trPr>
          <w:trHeight w:val="361"/>
        </w:trPr>
        <w:tc>
          <w:tcPr>
            <w:tcW w:w="1110" w:type="dxa"/>
          </w:tcPr>
          <w:p w:rsidR="00EB1781" w:rsidRPr="008F7B50" w:rsidRDefault="00EB1781" w:rsidP="00544AD0">
            <w:pPr>
              <w:pStyle w:val="TableHeadingleft"/>
            </w:pPr>
            <w:r w:rsidRPr="008F7B50">
              <w:rPr>
                <w:rFonts w:hint="eastAsia"/>
              </w:rPr>
              <w:t>OID</w:t>
            </w:r>
          </w:p>
        </w:tc>
        <w:tc>
          <w:tcPr>
            <w:tcW w:w="7903" w:type="dxa"/>
          </w:tcPr>
          <w:p w:rsidR="00EB1781" w:rsidRPr="00170865" w:rsidRDefault="00EB1781" w:rsidP="00544AD0">
            <w:pPr>
              <w:pStyle w:val="TableHeadingleft"/>
              <w:rPr>
                <w:color w:val="000000"/>
              </w:rPr>
            </w:pPr>
            <w:r w:rsidRPr="009375CE">
              <w:t>1.3.6.1.4.1.25506.</w:t>
            </w:r>
            <w:r w:rsidRPr="009375CE">
              <w:rPr>
                <w:rFonts w:hint="eastAsia"/>
              </w:rPr>
              <w:t>2.147.2.0.1</w:t>
            </w:r>
          </w:p>
        </w:tc>
      </w:tr>
      <w:tr w:rsidR="00EB1781" w:rsidRPr="00170865" w:rsidTr="00544AD0">
        <w:trPr>
          <w:trHeight w:val="361"/>
        </w:trPr>
        <w:tc>
          <w:tcPr>
            <w:tcW w:w="1110" w:type="dxa"/>
          </w:tcPr>
          <w:p w:rsidR="00EB1781" w:rsidRPr="008F7B50" w:rsidRDefault="00EB1781" w:rsidP="00544AD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7903" w:type="dxa"/>
          </w:tcPr>
          <w:p w:rsidR="00EB1781" w:rsidRPr="00E039BC" w:rsidRDefault="00EB1781" w:rsidP="00544AD0">
            <w:pPr>
              <w:pStyle w:val="TableHeadingleft"/>
            </w:pPr>
            <w:r w:rsidRPr="00E039BC">
              <w:t>hh3c-</w:t>
            </w:r>
            <w:r w:rsidRPr="00E039BC">
              <w:rPr>
                <w:rFonts w:hint="eastAsia"/>
              </w:rPr>
              <w:t>smlk</w:t>
            </w:r>
            <w:r w:rsidRPr="00E039BC">
              <w:t>.mib</w:t>
            </w:r>
          </w:p>
        </w:tc>
      </w:tr>
      <w:tr w:rsidR="00EB1781" w:rsidRPr="00170865" w:rsidTr="00544AD0">
        <w:trPr>
          <w:trHeight w:val="361"/>
        </w:trPr>
        <w:tc>
          <w:tcPr>
            <w:tcW w:w="1110" w:type="dxa"/>
          </w:tcPr>
          <w:p w:rsidR="00EB1781" w:rsidRPr="008F7B50" w:rsidRDefault="00EB1781" w:rsidP="00544AD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903" w:type="dxa"/>
          </w:tcPr>
          <w:p w:rsidR="00EB1781" w:rsidRPr="00170865" w:rsidRDefault="00EB1781" w:rsidP="00544AD0">
            <w:pPr>
              <w:pStyle w:val="TableText"/>
              <w:snapToGrid w:val="0"/>
            </w:pPr>
            <w:r>
              <w:rPr>
                <w:rFonts w:hint="eastAsia"/>
              </w:rPr>
              <w:t>事件告警</w:t>
            </w:r>
          </w:p>
        </w:tc>
      </w:tr>
      <w:tr w:rsidR="00EB1781" w:rsidRPr="00170865" w:rsidTr="00544AD0">
        <w:trPr>
          <w:trHeight w:val="371"/>
        </w:trPr>
        <w:tc>
          <w:tcPr>
            <w:tcW w:w="1110" w:type="dxa"/>
          </w:tcPr>
          <w:p w:rsidR="00EB1781" w:rsidRPr="008F7B50" w:rsidRDefault="00EB1781" w:rsidP="00544AD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7903" w:type="dxa"/>
          </w:tcPr>
          <w:p w:rsidR="00EB1781" w:rsidRPr="00170865" w:rsidRDefault="00EB1781" w:rsidP="00544AD0">
            <w:pPr>
              <w:pStyle w:val="ItemListinTable"/>
              <w:widowControl w:val="0"/>
              <w:numPr>
                <w:ilvl w:val="0"/>
                <w:numId w:val="0"/>
              </w:numPr>
              <w:spacing w:before="40" w:after="40"/>
              <w:ind w:left="284" w:hanging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EB1781" w:rsidRPr="00170865" w:rsidTr="00544AD0">
        <w:trPr>
          <w:trHeight w:val="193"/>
        </w:trPr>
        <w:tc>
          <w:tcPr>
            <w:tcW w:w="1110" w:type="dxa"/>
          </w:tcPr>
          <w:p w:rsidR="00EB1781" w:rsidRPr="008F7B50" w:rsidRDefault="00EB1781" w:rsidP="00544AD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903" w:type="dxa"/>
          </w:tcPr>
          <w:p w:rsidR="00EB1781" w:rsidRDefault="00EB1781" w:rsidP="00544AD0">
            <w:pPr>
              <w:pStyle w:val="TableText"/>
              <w:snapToGrid w:val="0"/>
              <w:rPr>
                <w:i/>
                <w:color w:val="0000FF"/>
              </w:rPr>
            </w:pPr>
            <w:r w:rsidRPr="00E039BC">
              <w:rPr>
                <w:rFonts w:hint="eastAsia"/>
              </w:rPr>
              <w:t>开启</w:t>
            </w:r>
            <w:r w:rsidRPr="00E039BC">
              <w:t xml:space="preserve"> </w:t>
            </w:r>
          </w:p>
        </w:tc>
      </w:tr>
    </w:tbl>
    <w:p w:rsidR="00EB1781" w:rsidRPr="00606971" w:rsidRDefault="00EB1781" w:rsidP="00EB1781">
      <w:pPr>
        <w:rPr>
          <w:lang w:val="en-GB"/>
        </w:rPr>
      </w:pPr>
    </w:p>
    <w:p w:rsidR="00EB1781" w:rsidRDefault="00EB1781" w:rsidP="00EB1781">
      <w:pPr>
        <w:pStyle w:val="Command"/>
        <w:rPr>
          <w:lang w:val="en-GB"/>
        </w:rPr>
      </w:pPr>
      <w:r>
        <w:rPr>
          <w:rFonts w:hint="eastAsia"/>
          <w:lang w:val="en-GB"/>
        </w:rPr>
        <w:t>【描述】</w:t>
      </w:r>
    </w:p>
    <w:p w:rsidR="00EB1781" w:rsidRPr="00B67790" w:rsidRDefault="00EB1781" w:rsidP="00EB1781">
      <w:r>
        <w:rPr>
          <w:rFonts w:hint="eastAsia"/>
        </w:rPr>
        <w:t>当</w:t>
      </w:r>
      <w:r>
        <w:rPr>
          <w:rFonts w:hint="eastAsia"/>
        </w:rPr>
        <w:t>Smart Link</w:t>
      </w:r>
      <w:r>
        <w:rPr>
          <w:rFonts w:hint="eastAsia"/>
        </w:rPr>
        <w:t>组的端口变为转发状态时，会触发</w:t>
      </w:r>
      <w:r>
        <w:rPr>
          <w:rFonts w:hint="eastAsia"/>
        </w:rPr>
        <w:t>Trap</w:t>
      </w:r>
      <w:r>
        <w:rPr>
          <w:rFonts w:hint="eastAsia"/>
        </w:rPr>
        <w:t>告警。</w:t>
      </w:r>
    </w:p>
    <w:p w:rsidR="00EB1781" w:rsidRDefault="00EB1781" w:rsidP="00EB1781">
      <w:pPr>
        <w:pStyle w:val="Command"/>
        <w:rPr>
          <w:lang w:val="en-GB"/>
        </w:rPr>
      </w:pPr>
      <w:r>
        <w:rPr>
          <w:rFonts w:hint="eastAsia"/>
          <w:lang w:val="en-GB"/>
        </w:rPr>
        <w:t>【状态控制】</w:t>
      </w:r>
    </w:p>
    <w:p w:rsidR="00EB1781" w:rsidRPr="00E039BC" w:rsidRDefault="00EB1781" w:rsidP="00EB1781">
      <w:r w:rsidRPr="00E039BC">
        <w:rPr>
          <w:rFonts w:hint="eastAsia"/>
        </w:rPr>
        <w:t>该告警无法关闭</w:t>
      </w:r>
      <w:r>
        <w:rPr>
          <w:rFonts w:hint="eastAsia"/>
        </w:rPr>
        <w:t>。</w:t>
      </w:r>
    </w:p>
    <w:p w:rsidR="00EB1781" w:rsidRDefault="00EB1781" w:rsidP="00EB1781">
      <w:pPr>
        <w:pStyle w:val="Command"/>
      </w:pPr>
      <w:r>
        <w:rPr>
          <w:rFonts w:hint="eastAsia"/>
        </w:rPr>
        <w:t>【绑定变量】</w:t>
      </w:r>
    </w:p>
    <w:tbl>
      <w:tblPr>
        <w:tblStyle w:val="Table"/>
        <w:tblW w:w="9027" w:type="dxa"/>
        <w:tblLook w:val="04A0" w:firstRow="1" w:lastRow="0" w:firstColumn="1" w:lastColumn="0" w:noHBand="0" w:noVBand="1"/>
      </w:tblPr>
      <w:tblGrid>
        <w:gridCol w:w="3057"/>
        <w:gridCol w:w="1701"/>
        <w:gridCol w:w="4269"/>
      </w:tblGrid>
      <w:tr w:rsidR="00EB1781" w:rsidTr="00544A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4"/>
        </w:trPr>
        <w:tc>
          <w:tcPr>
            <w:tcW w:w="3057" w:type="dxa"/>
          </w:tcPr>
          <w:p w:rsidR="00EB1781" w:rsidRPr="00E26C7A" w:rsidRDefault="00EB1781" w:rsidP="00544AD0">
            <w:pPr>
              <w:pStyle w:val="TableHeading"/>
            </w:pPr>
            <w:r>
              <w:rPr>
                <w:rFonts w:hint="eastAsia"/>
              </w:rPr>
              <w:t>OID</w:t>
            </w:r>
            <w:r>
              <w:rPr>
                <w:rFonts w:hint="eastAsia"/>
              </w:rPr>
              <w:t>（变量名）</w:t>
            </w:r>
          </w:p>
        </w:tc>
        <w:tc>
          <w:tcPr>
            <w:tcW w:w="1701" w:type="dxa"/>
          </w:tcPr>
          <w:p w:rsidR="00EB1781" w:rsidRPr="00E26C7A" w:rsidRDefault="00EB1781" w:rsidP="00544AD0">
            <w:pPr>
              <w:pStyle w:val="TableHeading"/>
            </w:pPr>
            <w:r>
              <w:rPr>
                <w:rFonts w:hint="eastAsia"/>
              </w:rPr>
              <w:t>类型</w:t>
            </w:r>
          </w:p>
        </w:tc>
        <w:tc>
          <w:tcPr>
            <w:tcW w:w="4269" w:type="dxa"/>
          </w:tcPr>
          <w:p w:rsidR="00EB1781" w:rsidRPr="00E26C7A" w:rsidRDefault="00EB1781" w:rsidP="00544AD0">
            <w:pPr>
              <w:pStyle w:val="TableHeading"/>
            </w:pPr>
            <w:r>
              <w:rPr>
                <w:rFonts w:hint="eastAsia"/>
              </w:rPr>
              <w:t>取值范围</w:t>
            </w:r>
          </w:p>
        </w:tc>
      </w:tr>
      <w:tr w:rsidR="00EB1781" w:rsidRPr="00CD7EE1" w:rsidTr="00544AD0">
        <w:trPr>
          <w:trHeight w:val="29"/>
        </w:trPr>
        <w:tc>
          <w:tcPr>
            <w:tcW w:w="3057" w:type="dxa"/>
          </w:tcPr>
          <w:p w:rsidR="00EB1781" w:rsidRPr="004F20FD" w:rsidRDefault="00EB1781" w:rsidP="00544AD0">
            <w:pPr>
              <w:pStyle w:val="TableText"/>
            </w:pPr>
            <w:r w:rsidRPr="004F20FD">
              <w:t>1.3.6.1.4.1.25506.2.147.1.1.1.1</w:t>
            </w:r>
          </w:p>
          <w:p w:rsidR="00EB1781" w:rsidRPr="004F20FD" w:rsidRDefault="00EB1781" w:rsidP="00544AD0">
            <w:pPr>
              <w:pStyle w:val="TableText"/>
            </w:pPr>
            <w:r w:rsidRPr="004F20FD">
              <w:rPr>
                <w:rFonts w:hint="eastAsia"/>
              </w:rPr>
              <w:t>(</w:t>
            </w:r>
            <w:r w:rsidRPr="004F20FD">
              <w:t>hh3cSmlkGroupID</w:t>
            </w:r>
            <w:r w:rsidRPr="004F20FD">
              <w:rPr>
                <w:rFonts w:hint="eastAsia"/>
              </w:rPr>
              <w:t>)</w:t>
            </w:r>
          </w:p>
        </w:tc>
        <w:tc>
          <w:tcPr>
            <w:tcW w:w="1701" w:type="dxa"/>
          </w:tcPr>
          <w:p w:rsidR="00EB1781" w:rsidRPr="00A1268F" w:rsidRDefault="00EB1781" w:rsidP="00544AD0">
            <w:pPr>
              <w:pStyle w:val="TableText"/>
            </w:pPr>
            <w:r w:rsidRPr="00CA06DC">
              <w:t>Integer32</w:t>
            </w:r>
          </w:p>
        </w:tc>
        <w:tc>
          <w:tcPr>
            <w:tcW w:w="4269" w:type="dxa"/>
          </w:tcPr>
          <w:p w:rsidR="00EB1781" w:rsidRPr="004F20FD" w:rsidRDefault="00EB1781" w:rsidP="00544AD0">
            <w:pPr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 w:after="0"/>
              <w:ind w:left="0"/>
              <w:jc w:val="left"/>
              <w:rPr>
                <w:rFonts w:cs="Arial Narrow"/>
                <w:kern w:val="0"/>
                <w:szCs w:val="18"/>
              </w:rPr>
            </w:pPr>
            <w:r w:rsidRPr="00CA7AA8">
              <w:rPr>
                <w:lang w:eastAsia="en-US"/>
              </w:rPr>
              <w:t>1..</w:t>
            </w:r>
            <w:r>
              <w:rPr>
                <w:rFonts w:hint="eastAsia"/>
              </w:rPr>
              <w:t>256</w:t>
            </w:r>
          </w:p>
        </w:tc>
      </w:tr>
      <w:tr w:rsidR="00EB1781" w:rsidRPr="00CD7EE1" w:rsidTr="00544AD0">
        <w:trPr>
          <w:trHeight w:val="29"/>
        </w:trPr>
        <w:tc>
          <w:tcPr>
            <w:tcW w:w="3057" w:type="dxa"/>
          </w:tcPr>
          <w:p w:rsidR="00EB1781" w:rsidRPr="004F20FD" w:rsidRDefault="00EB1781" w:rsidP="00544AD0">
            <w:pPr>
              <w:pStyle w:val="TableText"/>
            </w:pPr>
            <w:r w:rsidRPr="004F20FD">
              <w:t>1.3.6.1.4.1.25506.2.147.1.2.1.1</w:t>
            </w:r>
          </w:p>
          <w:p w:rsidR="00EB1781" w:rsidRPr="004F20FD" w:rsidRDefault="00EB1781" w:rsidP="00544AD0">
            <w:pPr>
              <w:pStyle w:val="TableText"/>
            </w:pPr>
            <w:r w:rsidRPr="004F20FD">
              <w:rPr>
                <w:rFonts w:hint="eastAsia"/>
              </w:rPr>
              <w:t>(</w:t>
            </w:r>
            <w:r w:rsidRPr="004F20FD">
              <w:t>hh3cSmlkPortIfIndex</w:t>
            </w:r>
            <w:r w:rsidRPr="004F20FD">
              <w:rPr>
                <w:rFonts w:hint="eastAsia"/>
              </w:rPr>
              <w:t>)</w:t>
            </w:r>
          </w:p>
        </w:tc>
        <w:tc>
          <w:tcPr>
            <w:tcW w:w="1701" w:type="dxa"/>
          </w:tcPr>
          <w:p w:rsidR="00EB1781" w:rsidRPr="00CA06DC" w:rsidRDefault="00EB1781" w:rsidP="00544AD0">
            <w:pPr>
              <w:pStyle w:val="TableText"/>
            </w:pPr>
            <w:r w:rsidRPr="00CA06DC">
              <w:t>InterfaceIndex</w:t>
            </w:r>
          </w:p>
        </w:tc>
        <w:tc>
          <w:tcPr>
            <w:tcW w:w="4269" w:type="dxa"/>
          </w:tcPr>
          <w:p w:rsidR="00EB1781" w:rsidRPr="004F20FD" w:rsidRDefault="00EB1781" w:rsidP="00544AD0">
            <w:pPr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 w:after="0"/>
              <w:ind w:left="0"/>
              <w:jc w:val="left"/>
              <w:rPr>
                <w:rFonts w:cs="Arial Narrow"/>
                <w:kern w:val="0"/>
                <w:szCs w:val="18"/>
              </w:rPr>
            </w:pPr>
            <w:r w:rsidRPr="00CA7AA8">
              <w:rPr>
                <w:lang w:eastAsia="en-US"/>
              </w:rPr>
              <w:t>1..2147483647</w:t>
            </w:r>
          </w:p>
        </w:tc>
      </w:tr>
    </w:tbl>
    <w:p w:rsidR="00EB1781" w:rsidRPr="005F724B" w:rsidRDefault="00EB1781" w:rsidP="00EB1781"/>
    <w:p w:rsidR="00EB1781" w:rsidRPr="00E865E4" w:rsidRDefault="00EB1781" w:rsidP="00EB1781">
      <w:pPr>
        <w:pStyle w:val="Command"/>
      </w:pPr>
      <w:r>
        <w:rPr>
          <w:rFonts w:hint="eastAsia"/>
        </w:rPr>
        <w:t>【处理建议】</w:t>
      </w:r>
    </w:p>
    <w:p w:rsidR="00EB1781" w:rsidRPr="007C425C" w:rsidRDefault="00EB1781" w:rsidP="00EB1781">
      <w:pPr>
        <w:rPr>
          <w:rStyle w:val="BoldText"/>
        </w:rPr>
      </w:pPr>
      <w:r>
        <w:rPr>
          <w:rStyle w:val="BoldText"/>
          <w:rFonts w:hint="eastAsia"/>
        </w:rPr>
        <w:t>检测阻塞端口所在链路。</w:t>
      </w:r>
      <w:bookmarkStart w:id="3" w:name="_GoBack"/>
      <w:bookmarkEnd w:id="1"/>
      <w:bookmarkEnd w:id="3"/>
    </w:p>
    <w:sectPr w:rsidR="00EB1781" w:rsidRPr="007C425C" w:rsidSect="00B255D2">
      <w:footerReference w:type="default" r:id="rId9"/>
      <w:pgSz w:w="11907" w:h="16160" w:code="125"/>
      <w:pgMar w:top="1247" w:right="1134" w:bottom="1247" w:left="1134" w:header="851" w:footer="851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A77" w:rsidRDefault="00D06A77">
      <w:r>
        <w:separator/>
      </w:r>
    </w:p>
    <w:p w:rsidR="00D06A77" w:rsidRDefault="00D06A77"/>
    <w:p w:rsidR="00D06A77" w:rsidRDefault="00D06A77"/>
  </w:endnote>
  <w:endnote w:type="continuationSeparator" w:id="0">
    <w:p w:rsidR="00D06A77" w:rsidRDefault="00D06A77">
      <w:r>
        <w:continuationSeparator/>
      </w:r>
    </w:p>
    <w:p w:rsidR="00D06A77" w:rsidRDefault="00D06A77"/>
    <w:p w:rsidR="00D06A77" w:rsidRDefault="00D06A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AE0" w:rsidRPr="006B4808" w:rsidRDefault="00CB7B31" w:rsidP="006B4808">
    <w:pPr>
      <w:pStyle w:val="a5"/>
    </w:pPr>
    <w:r>
      <w:fldChar w:fldCharType="begin"/>
    </w:r>
    <w:r w:rsidR="00837AE0">
      <w:instrText xml:space="preserve"> PAGE   \* MERGEFORMAT </w:instrText>
    </w:r>
    <w:r>
      <w:fldChar w:fldCharType="separate"/>
    </w:r>
    <w:r w:rsidR="00EB1781" w:rsidRPr="00EB1781">
      <w:rPr>
        <w:noProof/>
        <w:lang w:val="zh-CN"/>
      </w:rPr>
      <w:t>1</w:t>
    </w:r>
    <w:r>
      <w:rPr>
        <w:noProof/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A77" w:rsidRDefault="00D06A77">
      <w:r>
        <w:separator/>
      </w:r>
    </w:p>
    <w:p w:rsidR="00D06A77" w:rsidRDefault="00D06A77"/>
    <w:p w:rsidR="00D06A77" w:rsidRDefault="00D06A77"/>
  </w:footnote>
  <w:footnote w:type="continuationSeparator" w:id="0">
    <w:p w:rsidR="00D06A77" w:rsidRDefault="00D06A77">
      <w:r>
        <w:continuationSeparator/>
      </w:r>
    </w:p>
    <w:p w:rsidR="00D06A77" w:rsidRDefault="00D06A77"/>
    <w:p w:rsidR="00D06A77" w:rsidRDefault="00D06A7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2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4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num w:numId="1">
    <w:abstractNumId w:val="1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1"/>
  </w:num>
  <w:num w:numId="8">
    <w:abstractNumId w:val="5"/>
  </w:num>
  <w:num w:numId="9">
    <w:abstractNumId w:val="1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85347"/>
    <w:rsid w:val="0000219C"/>
    <w:rsid w:val="0000372B"/>
    <w:rsid w:val="00004FDD"/>
    <w:rsid w:val="00006F05"/>
    <w:rsid w:val="00010779"/>
    <w:rsid w:val="00012FDA"/>
    <w:rsid w:val="00015490"/>
    <w:rsid w:val="00015A16"/>
    <w:rsid w:val="00015B84"/>
    <w:rsid w:val="00016337"/>
    <w:rsid w:val="000169A3"/>
    <w:rsid w:val="00016D07"/>
    <w:rsid w:val="00020157"/>
    <w:rsid w:val="000201EA"/>
    <w:rsid w:val="00022A12"/>
    <w:rsid w:val="000237C5"/>
    <w:rsid w:val="00024795"/>
    <w:rsid w:val="00024D08"/>
    <w:rsid w:val="000253AB"/>
    <w:rsid w:val="000269C5"/>
    <w:rsid w:val="00031B0C"/>
    <w:rsid w:val="0003248E"/>
    <w:rsid w:val="00033C8F"/>
    <w:rsid w:val="00037B91"/>
    <w:rsid w:val="000412EA"/>
    <w:rsid w:val="00041F55"/>
    <w:rsid w:val="00042455"/>
    <w:rsid w:val="00045513"/>
    <w:rsid w:val="00045F70"/>
    <w:rsid w:val="000461C8"/>
    <w:rsid w:val="000464AD"/>
    <w:rsid w:val="00046EFD"/>
    <w:rsid w:val="00047D37"/>
    <w:rsid w:val="0005250E"/>
    <w:rsid w:val="000545F5"/>
    <w:rsid w:val="00054E90"/>
    <w:rsid w:val="0005524A"/>
    <w:rsid w:val="000566D4"/>
    <w:rsid w:val="00056BB0"/>
    <w:rsid w:val="00061BDE"/>
    <w:rsid w:val="000620AB"/>
    <w:rsid w:val="000620C2"/>
    <w:rsid w:val="0006312D"/>
    <w:rsid w:val="00067140"/>
    <w:rsid w:val="00067581"/>
    <w:rsid w:val="00067641"/>
    <w:rsid w:val="0007007E"/>
    <w:rsid w:val="0007320D"/>
    <w:rsid w:val="00074411"/>
    <w:rsid w:val="000753A0"/>
    <w:rsid w:val="00076162"/>
    <w:rsid w:val="00076302"/>
    <w:rsid w:val="00076EC8"/>
    <w:rsid w:val="000772CB"/>
    <w:rsid w:val="00080A62"/>
    <w:rsid w:val="00081439"/>
    <w:rsid w:val="00081F14"/>
    <w:rsid w:val="000820FF"/>
    <w:rsid w:val="00083469"/>
    <w:rsid w:val="000834FE"/>
    <w:rsid w:val="0008376C"/>
    <w:rsid w:val="0008384A"/>
    <w:rsid w:val="0008390F"/>
    <w:rsid w:val="000849E3"/>
    <w:rsid w:val="00085189"/>
    <w:rsid w:val="00085F32"/>
    <w:rsid w:val="0009007C"/>
    <w:rsid w:val="000901FB"/>
    <w:rsid w:val="000917C7"/>
    <w:rsid w:val="00091BDA"/>
    <w:rsid w:val="00091D37"/>
    <w:rsid w:val="00091F64"/>
    <w:rsid w:val="000932BD"/>
    <w:rsid w:val="00095389"/>
    <w:rsid w:val="000958CC"/>
    <w:rsid w:val="00096860"/>
    <w:rsid w:val="000969A2"/>
    <w:rsid w:val="00097AAC"/>
    <w:rsid w:val="000A051C"/>
    <w:rsid w:val="000A0994"/>
    <w:rsid w:val="000A0EFA"/>
    <w:rsid w:val="000A26A2"/>
    <w:rsid w:val="000A2B06"/>
    <w:rsid w:val="000A2FFB"/>
    <w:rsid w:val="000A67DD"/>
    <w:rsid w:val="000A7C89"/>
    <w:rsid w:val="000B0E62"/>
    <w:rsid w:val="000B1F65"/>
    <w:rsid w:val="000B4258"/>
    <w:rsid w:val="000B451D"/>
    <w:rsid w:val="000B4A53"/>
    <w:rsid w:val="000B6E88"/>
    <w:rsid w:val="000B734D"/>
    <w:rsid w:val="000C4960"/>
    <w:rsid w:val="000C4B9B"/>
    <w:rsid w:val="000C4D99"/>
    <w:rsid w:val="000C56E6"/>
    <w:rsid w:val="000C5DF2"/>
    <w:rsid w:val="000D08EC"/>
    <w:rsid w:val="000D116C"/>
    <w:rsid w:val="000D2265"/>
    <w:rsid w:val="000D2442"/>
    <w:rsid w:val="000D258B"/>
    <w:rsid w:val="000D3EE0"/>
    <w:rsid w:val="000D41AA"/>
    <w:rsid w:val="000D48A1"/>
    <w:rsid w:val="000D60E6"/>
    <w:rsid w:val="000D6E8E"/>
    <w:rsid w:val="000E0259"/>
    <w:rsid w:val="000E2790"/>
    <w:rsid w:val="000E3CD1"/>
    <w:rsid w:val="000E460B"/>
    <w:rsid w:val="000E5FFB"/>
    <w:rsid w:val="000E6F68"/>
    <w:rsid w:val="000F01F7"/>
    <w:rsid w:val="000F1432"/>
    <w:rsid w:val="000F196C"/>
    <w:rsid w:val="000F27B9"/>
    <w:rsid w:val="000F2836"/>
    <w:rsid w:val="000F2F70"/>
    <w:rsid w:val="000F730C"/>
    <w:rsid w:val="000F7427"/>
    <w:rsid w:val="00100B65"/>
    <w:rsid w:val="00101F90"/>
    <w:rsid w:val="0010333F"/>
    <w:rsid w:val="00104918"/>
    <w:rsid w:val="00105F19"/>
    <w:rsid w:val="00107F92"/>
    <w:rsid w:val="00110511"/>
    <w:rsid w:val="00110D78"/>
    <w:rsid w:val="00113099"/>
    <w:rsid w:val="00114DE8"/>
    <w:rsid w:val="0011505E"/>
    <w:rsid w:val="001160AF"/>
    <w:rsid w:val="00116D1F"/>
    <w:rsid w:val="0011737F"/>
    <w:rsid w:val="00117D35"/>
    <w:rsid w:val="0012057E"/>
    <w:rsid w:val="00123938"/>
    <w:rsid w:val="00124BC8"/>
    <w:rsid w:val="001271CC"/>
    <w:rsid w:val="00127B2B"/>
    <w:rsid w:val="00127C5F"/>
    <w:rsid w:val="0013053C"/>
    <w:rsid w:val="00130627"/>
    <w:rsid w:val="0013079A"/>
    <w:rsid w:val="00131913"/>
    <w:rsid w:val="0013296B"/>
    <w:rsid w:val="00132C63"/>
    <w:rsid w:val="001336EE"/>
    <w:rsid w:val="001351BE"/>
    <w:rsid w:val="00135C0D"/>
    <w:rsid w:val="00136E18"/>
    <w:rsid w:val="001370AF"/>
    <w:rsid w:val="00137274"/>
    <w:rsid w:val="001376C1"/>
    <w:rsid w:val="00140AB5"/>
    <w:rsid w:val="001410FA"/>
    <w:rsid w:val="0014433E"/>
    <w:rsid w:val="00145909"/>
    <w:rsid w:val="001460DB"/>
    <w:rsid w:val="001535BF"/>
    <w:rsid w:val="001539A2"/>
    <w:rsid w:val="001539C8"/>
    <w:rsid w:val="00154516"/>
    <w:rsid w:val="0015521A"/>
    <w:rsid w:val="001620C6"/>
    <w:rsid w:val="00163F0F"/>
    <w:rsid w:val="00166C47"/>
    <w:rsid w:val="00167452"/>
    <w:rsid w:val="00167D8A"/>
    <w:rsid w:val="00170660"/>
    <w:rsid w:val="00170813"/>
    <w:rsid w:val="00172223"/>
    <w:rsid w:val="00172B37"/>
    <w:rsid w:val="00173A70"/>
    <w:rsid w:val="00174FE9"/>
    <w:rsid w:val="00175B48"/>
    <w:rsid w:val="00175BDE"/>
    <w:rsid w:val="00175C9A"/>
    <w:rsid w:val="00176B5A"/>
    <w:rsid w:val="0018011F"/>
    <w:rsid w:val="00181C6A"/>
    <w:rsid w:val="001826E2"/>
    <w:rsid w:val="00182F0D"/>
    <w:rsid w:val="00184495"/>
    <w:rsid w:val="0018489C"/>
    <w:rsid w:val="00185CE8"/>
    <w:rsid w:val="00190C7D"/>
    <w:rsid w:val="00191581"/>
    <w:rsid w:val="00191F78"/>
    <w:rsid w:val="001939FC"/>
    <w:rsid w:val="00196F7C"/>
    <w:rsid w:val="00196FDD"/>
    <w:rsid w:val="001977D0"/>
    <w:rsid w:val="00197B55"/>
    <w:rsid w:val="001A305A"/>
    <w:rsid w:val="001A3764"/>
    <w:rsid w:val="001A482A"/>
    <w:rsid w:val="001A5507"/>
    <w:rsid w:val="001A7BC0"/>
    <w:rsid w:val="001A7BF6"/>
    <w:rsid w:val="001B00FB"/>
    <w:rsid w:val="001B10AC"/>
    <w:rsid w:val="001B38B8"/>
    <w:rsid w:val="001B5C82"/>
    <w:rsid w:val="001B6E89"/>
    <w:rsid w:val="001B7292"/>
    <w:rsid w:val="001B75F7"/>
    <w:rsid w:val="001C12F3"/>
    <w:rsid w:val="001C1670"/>
    <w:rsid w:val="001C1CFD"/>
    <w:rsid w:val="001C2C20"/>
    <w:rsid w:val="001C2DCA"/>
    <w:rsid w:val="001C5C8B"/>
    <w:rsid w:val="001C62E6"/>
    <w:rsid w:val="001C66D9"/>
    <w:rsid w:val="001C6D56"/>
    <w:rsid w:val="001D0F76"/>
    <w:rsid w:val="001D1259"/>
    <w:rsid w:val="001D17FA"/>
    <w:rsid w:val="001D2135"/>
    <w:rsid w:val="001D220A"/>
    <w:rsid w:val="001D2EBC"/>
    <w:rsid w:val="001D311C"/>
    <w:rsid w:val="001D3E60"/>
    <w:rsid w:val="001D51EC"/>
    <w:rsid w:val="001D5527"/>
    <w:rsid w:val="001D5BD0"/>
    <w:rsid w:val="001D6EAB"/>
    <w:rsid w:val="001E1371"/>
    <w:rsid w:val="001E2AF7"/>
    <w:rsid w:val="001E2CD7"/>
    <w:rsid w:val="001E5307"/>
    <w:rsid w:val="001E6FDB"/>
    <w:rsid w:val="001F35A4"/>
    <w:rsid w:val="001F3ED7"/>
    <w:rsid w:val="001F4349"/>
    <w:rsid w:val="001F4CF4"/>
    <w:rsid w:val="001F5455"/>
    <w:rsid w:val="001F64B8"/>
    <w:rsid w:val="001F6BFA"/>
    <w:rsid w:val="001F6E52"/>
    <w:rsid w:val="00200A9E"/>
    <w:rsid w:val="00200BB0"/>
    <w:rsid w:val="002013A0"/>
    <w:rsid w:val="00202853"/>
    <w:rsid w:val="00203329"/>
    <w:rsid w:val="00203CCD"/>
    <w:rsid w:val="0020482E"/>
    <w:rsid w:val="00205116"/>
    <w:rsid w:val="002111C4"/>
    <w:rsid w:val="002118B9"/>
    <w:rsid w:val="0021284E"/>
    <w:rsid w:val="00212EEA"/>
    <w:rsid w:val="00213F8D"/>
    <w:rsid w:val="0021406E"/>
    <w:rsid w:val="0021413A"/>
    <w:rsid w:val="00214418"/>
    <w:rsid w:val="0021483C"/>
    <w:rsid w:val="00214B9D"/>
    <w:rsid w:val="002164DB"/>
    <w:rsid w:val="00220511"/>
    <w:rsid w:val="00221810"/>
    <w:rsid w:val="00221BA5"/>
    <w:rsid w:val="002220AC"/>
    <w:rsid w:val="002229FD"/>
    <w:rsid w:val="00223CFC"/>
    <w:rsid w:val="002243AF"/>
    <w:rsid w:val="00224583"/>
    <w:rsid w:val="00225AC2"/>
    <w:rsid w:val="002267DF"/>
    <w:rsid w:val="00227EBE"/>
    <w:rsid w:val="0023049B"/>
    <w:rsid w:val="00231729"/>
    <w:rsid w:val="00231864"/>
    <w:rsid w:val="00231F7C"/>
    <w:rsid w:val="0023214E"/>
    <w:rsid w:val="00232A8A"/>
    <w:rsid w:val="00234AA2"/>
    <w:rsid w:val="002405F6"/>
    <w:rsid w:val="00240A24"/>
    <w:rsid w:val="00240F9D"/>
    <w:rsid w:val="00242C4C"/>
    <w:rsid w:val="00247C90"/>
    <w:rsid w:val="00247F1B"/>
    <w:rsid w:val="002501F3"/>
    <w:rsid w:val="002504EC"/>
    <w:rsid w:val="00250F26"/>
    <w:rsid w:val="002518B5"/>
    <w:rsid w:val="002525C9"/>
    <w:rsid w:val="002547C2"/>
    <w:rsid w:val="00255EEA"/>
    <w:rsid w:val="00256F36"/>
    <w:rsid w:val="00257C21"/>
    <w:rsid w:val="00261143"/>
    <w:rsid w:val="00262FFE"/>
    <w:rsid w:val="00263573"/>
    <w:rsid w:val="002635DC"/>
    <w:rsid w:val="002650E2"/>
    <w:rsid w:val="00265435"/>
    <w:rsid w:val="00272F46"/>
    <w:rsid w:val="00273E8C"/>
    <w:rsid w:val="0027459A"/>
    <w:rsid w:val="00275AAE"/>
    <w:rsid w:val="002764F3"/>
    <w:rsid w:val="00276D60"/>
    <w:rsid w:val="0028240C"/>
    <w:rsid w:val="00282B83"/>
    <w:rsid w:val="0028438C"/>
    <w:rsid w:val="00286028"/>
    <w:rsid w:val="00286D5D"/>
    <w:rsid w:val="002873EC"/>
    <w:rsid w:val="0029173A"/>
    <w:rsid w:val="00293157"/>
    <w:rsid w:val="00294D75"/>
    <w:rsid w:val="00294F92"/>
    <w:rsid w:val="00297A0C"/>
    <w:rsid w:val="00297F05"/>
    <w:rsid w:val="002A020D"/>
    <w:rsid w:val="002A2D8C"/>
    <w:rsid w:val="002A40A1"/>
    <w:rsid w:val="002A451A"/>
    <w:rsid w:val="002A467E"/>
    <w:rsid w:val="002A626A"/>
    <w:rsid w:val="002A758F"/>
    <w:rsid w:val="002A7FE9"/>
    <w:rsid w:val="002B141E"/>
    <w:rsid w:val="002B14D3"/>
    <w:rsid w:val="002B1AB6"/>
    <w:rsid w:val="002B350D"/>
    <w:rsid w:val="002B6C6F"/>
    <w:rsid w:val="002B7029"/>
    <w:rsid w:val="002B7816"/>
    <w:rsid w:val="002B7BE0"/>
    <w:rsid w:val="002B7C7A"/>
    <w:rsid w:val="002B7CD7"/>
    <w:rsid w:val="002C0D0D"/>
    <w:rsid w:val="002C276E"/>
    <w:rsid w:val="002C39BA"/>
    <w:rsid w:val="002C3B44"/>
    <w:rsid w:val="002C43E0"/>
    <w:rsid w:val="002C7813"/>
    <w:rsid w:val="002D1AF4"/>
    <w:rsid w:val="002D50EC"/>
    <w:rsid w:val="002D68B2"/>
    <w:rsid w:val="002D6BD3"/>
    <w:rsid w:val="002D73E6"/>
    <w:rsid w:val="002D79F0"/>
    <w:rsid w:val="002E09CB"/>
    <w:rsid w:val="002E1810"/>
    <w:rsid w:val="002E1D52"/>
    <w:rsid w:val="002E1FE1"/>
    <w:rsid w:val="002E378C"/>
    <w:rsid w:val="002E4239"/>
    <w:rsid w:val="002E4E30"/>
    <w:rsid w:val="002E7AC9"/>
    <w:rsid w:val="002F09C2"/>
    <w:rsid w:val="002F209F"/>
    <w:rsid w:val="002F273E"/>
    <w:rsid w:val="002F4F9E"/>
    <w:rsid w:val="002F634F"/>
    <w:rsid w:val="00300EE5"/>
    <w:rsid w:val="003039A0"/>
    <w:rsid w:val="00303ED4"/>
    <w:rsid w:val="00304337"/>
    <w:rsid w:val="00305478"/>
    <w:rsid w:val="00305922"/>
    <w:rsid w:val="00305A89"/>
    <w:rsid w:val="00305BE7"/>
    <w:rsid w:val="00305F50"/>
    <w:rsid w:val="00306337"/>
    <w:rsid w:val="00307954"/>
    <w:rsid w:val="00307A66"/>
    <w:rsid w:val="00310AD4"/>
    <w:rsid w:val="003129C1"/>
    <w:rsid w:val="00313A90"/>
    <w:rsid w:val="00314917"/>
    <w:rsid w:val="00314C76"/>
    <w:rsid w:val="003151B4"/>
    <w:rsid w:val="003160D9"/>
    <w:rsid w:val="0031662C"/>
    <w:rsid w:val="00322BF5"/>
    <w:rsid w:val="0032331F"/>
    <w:rsid w:val="0032539E"/>
    <w:rsid w:val="003254B9"/>
    <w:rsid w:val="0032622A"/>
    <w:rsid w:val="0033025E"/>
    <w:rsid w:val="0033180E"/>
    <w:rsid w:val="00333354"/>
    <w:rsid w:val="00334163"/>
    <w:rsid w:val="00334785"/>
    <w:rsid w:val="00335256"/>
    <w:rsid w:val="00341E4B"/>
    <w:rsid w:val="003424E4"/>
    <w:rsid w:val="00342D15"/>
    <w:rsid w:val="0034454A"/>
    <w:rsid w:val="00345134"/>
    <w:rsid w:val="003451FF"/>
    <w:rsid w:val="00346168"/>
    <w:rsid w:val="00346775"/>
    <w:rsid w:val="0035017D"/>
    <w:rsid w:val="00350502"/>
    <w:rsid w:val="003512B9"/>
    <w:rsid w:val="0035218B"/>
    <w:rsid w:val="0035546F"/>
    <w:rsid w:val="00355AB2"/>
    <w:rsid w:val="00355E54"/>
    <w:rsid w:val="0035774D"/>
    <w:rsid w:val="00361A11"/>
    <w:rsid w:val="00361C3B"/>
    <w:rsid w:val="003622F6"/>
    <w:rsid w:val="00363FA1"/>
    <w:rsid w:val="00365E4E"/>
    <w:rsid w:val="00366883"/>
    <w:rsid w:val="00370E69"/>
    <w:rsid w:val="00371495"/>
    <w:rsid w:val="00371691"/>
    <w:rsid w:val="003722E6"/>
    <w:rsid w:val="003727AD"/>
    <w:rsid w:val="00375210"/>
    <w:rsid w:val="003774C4"/>
    <w:rsid w:val="00382E2E"/>
    <w:rsid w:val="00382FA8"/>
    <w:rsid w:val="00384501"/>
    <w:rsid w:val="0038497D"/>
    <w:rsid w:val="0038590F"/>
    <w:rsid w:val="003860FA"/>
    <w:rsid w:val="00386DB1"/>
    <w:rsid w:val="003879B5"/>
    <w:rsid w:val="00387CDA"/>
    <w:rsid w:val="003918F6"/>
    <w:rsid w:val="003924AB"/>
    <w:rsid w:val="00392D91"/>
    <w:rsid w:val="00394E20"/>
    <w:rsid w:val="00395E0A"/>
    <w:rsid w:val="003A2B4C"/>
    <w:rsid w:val="003A3009"/>
    <w:rsid w:val="003A450C"/>
    <w:rsid w:val="003A4CE6"/>
    <w:rsid w:val="003A5694"/>
    <w:rsid w:val="003A7A17"/>
    <w:rsid w:val="003B0F07"/>
    <w:rsid w:val="003B14A9"/>
    <w:rsid w:val="003B14BF"/>
    <w:rsid w:val="003B15AD"/>
    <w:rsid w:val="003B5D49"/>
    <w:rsid w:val="003B7237"/>
    <w:rsid w:val="003B7B8F"/>
    <w:rsid w:val="003C2D91"/>
    <w:rsid w:val="003C6B4A"/>
    <w:rsid w:val="003C6BA8"/>
    <w:rsid w:val="003C793D"/>
    <w:rsid w:val="003D08C2"/>
    <w:rsid w:val="003D1AFF"/>
    <w:rsid w:val="003D1BA1"/>
    <w:rsid w:val="003D36EB"/>
    <w:rsid w:val="003D5FC1"/>
    <w:rsid w:val="003D671E"/>
    <w:rsid w:val="003E06C7"/>
    <w:rsid w:val="003E0B3E"/>
    <w:rsid w:val="003E290A"/>
    <w:rsid w:val="003E29BD"/>
    <w:rsid w:val="003E2E9C"/>
    <w:rsid w:val="003E4780"/>
    <w:rsid w:val="003E4F31"/>
    <w:rsid w:val="003E5502"/>
    <w:rsid w:val="003E57EC"/>
    <w:rsid w:val="003E6275"/>
    <w:rsid w:val="003F17E0"/>
    <w:rsid w:val="003F187D"/>
    <w:rsid w:val="003F207F"/>
    <w:rsid w:val="003F2304"/>
    <w:rsid w:val="003F2C17"/>
    <w:rsid w:val="003F3CEB"/>
    <w:rsid w:val="003F3DF5"/>
    <w:rsid w:val="003F585D"/>
    <w:rsid w:val="003F6D40"/>
    <w:rsid w:val="00400B03"/>
    <w:rsid w:val="00401F97"/>
    <w:rsid w:val="00402233"/>
    <w:rsid w:val="00402484"/>
    <w:rsid w:val="0040358E"/>
    <w:rsid w:val="00403B5E"/>
    <w:rsid w:val="004040C5"/>
    <w:rsid w:val="00405D8F"/>
    <w:rsid w:val="00406A51"/>
    <w:rsid w:val="00406AB4"/>
    <w:rsid w:val="00406D7E"/>
    <w:rsid w:val="00412B32"/>
    <w:rsid w:val="004161B0"/>
    <w:rsid w:val="00416FF5"/>
    <w:rsid w:val="00420399"/>
    <w:rsid w:val="004225E1"/>
    <w:rsid w:val="0042417D"/>
    <w:rsid w:val="00425E4E"/>
    <w:rsid w:val="00427FF8"/>
    <w:rsid w:val="004306CF"/>
    <w:rsid w:val="00431757"/>
    <w:rsid w:val="00434FFB"/>
    <w:rsid w:val="00435A6A"/>
    <w:rsid w:val="004372DC"/>
    <w:rsid w:val="00437468"/>
    <w:rsid w:val="00437E79"/>
    <w:rsid w:val="00440644"/>
    <w:rsid w:val="0044108C"/>
    <w:rsid w:val="00442C11"/>
    <w:rsid w:val="0044428E"/>
    <w:rsid w:val="00451658"/>
    <w:rsid w:val="004533DB"/>
    <w:rsid w:val="00453AFD"/>
    <w:rsid w:val="004549B6"/>
    <w:rsid w:val="00455006"/>
    <w:rsid w:val="004564F1"/>
    <w:rsid w:val="00460C8C"/>
    <w:rsid w:val="0046153F"/>
    <w:rsid w:val="0046188C"/>
    <w:rsid w:val="00461F4A"/>
    <w:rsid w:val="0046212E"/>
    <w:rsid w:val="00463880"/>
    <w:rsid w:val="00464B2A"/>
    <w:rsid w:val="004659F6"/>
    <w:rsid w:val="004704CE"/>
    <w:rsid w:val="004706A9"/>
    <w:rsid w:val="0047273E"/>
    <w:rsid w:val="00473082"/>
    <w:rsid w:val="0047310A"/>
    <w:rsid w:val="00476D48"/>
    <w:rsid w:val="00477061"/>
    <w:rsid w:val="0047722B"/>
    <w:rsid w:val="00482AF2"/>
    <w:rsid w:val="004838AB"/>
    <w:rsid w:val="00483FBE"/>
    <w:rsid w:val="00487674"/>
    <w:rsid w:val="00490C2B"/>
    <w:rsid w:val="0049160F"/>
    <w:rsid w:val="0049295D"/>
    <w:rsid w:val="00492CC0"/>
    <w:rsid w:val="0049306B"/>
    <w:rsid w:val="00496729"/>
    <w:rsid w:val="004A05B7"/>
    <w:rsid w:val="004A3514"/>
    <w:rsid w:val="004A5203"/>
    <w:rsid w:val="004B05BB"/>
    <w:rsid w:val="004B1423"/>
    <w:rsid w:val="004B236C"/>
    <w:rsid w:val="004B2980"/>
    <w:rsid w:val="004B3B89"/>
    <w:rsid w:val="004B611B"/>
    <w:rsid w:val="004B6172"/>
    <w:rsid w:val="004B7AD2"/>
    <w:rsid w:val="004C0507"/>
    <w:rsid w:val="004C07D9"/>
    <w:rsid w:val="004C107B"/>
    <w:rsid w:val="004C1E47"/>
    <w:rsid w:val="004C2C75"/>
    <w:rsid w:val="004C3C41"/>
    <w:rsid w:val="004C4ABA"/>
    <w:rsid w:val="004C51A0"/>
    <w:rsid w:val="004C6025"/>
    <w:rsid w:val="004C6779"/>
    <w:rsid w:val="004C6F56"/>
    <w:rsid w:val="004C7197"/>
    <w:rsid w:val="004C76A5"/>
    <w:rsid w:val="004D00E0"/>
    <w:rsid w:val="004D2446"/>
    <w:rsid w:val="004D25FE"/>
    <w:rsid w:val="004D2B19"/>
    <w:rsid w:val="004D2C76"/>
    <w:rsid w:val="004D3155"/>
    <w:rsid w:val="004D39AE"/>
    <w:rsid w:val="004D484F"/>
    <w:rsid w:val="004D4A45"/>
    <w:rsid w:val="004D4BDD"/>
    <w:rsid w:val="004D6F0B"/>
    <w:rsid w:val="004E0F1B"/>
    <w:rsid w:val="004E1361"/>
    <w:rsid w:val="004E2B13"/>
    <w:rsid w:val="004E2E62"/>
    <w:rsid w:val="004E319E"/>
    <w:rsid w:val="004E3EF0"/>
    <w:rsid w:val="004E499B"/>
    <w:rsid w:val="004E5052"/>
    <w:rsid w:val="004E5376"/>
    <w:rsid w:val="004E55BD"/>
    <w:rsid w:val="004E5B86"/>
    <w:rsid w:val="004E6716"/>
    <w:rsid w:val="004E6C73"/>
    <w:rsid w:val="004E798F"/>
    <w:rsid w:val="004F26ED"/>
    <w:rsid w:val="004F2A5E"/>
    <w:rsid w:val="004F43FF"/>
    <w:rsid w:val="004F4923"/>
    <w:rsid w:val="004F5DBD"/>
    <w:rsid w:val="004F5E60"/>
    <w:rsid w:val="004F648B"/>
    <w:rsid w:val="00500972"/>
    <w:rsid w:val="005020DE"/>
    <w:rsid w:val="00502226"/>
    <w:rsid w:val="00503CD3"/>
    <w:rsid w:val="00504229"/>
    <w:rsid w:val="005052F1"/>
    <w:rsid w:val="005054F2"/>
    <w:rsid w:val="00506435"/>
    <w:rsid w:val="00507CB7"/>
    <w:rsid w:val="005108FF"/>
    <w:rsid w:val="00516080"/>
    <w:rsid w:val="00520DF8"/>
    <w:rsid w:val="005219F0"/>
    <w:rsid w:val="00522489"/>
    <w:rsid w:val="00525418"/>
    <w:rsid w:val="00527EA8"/>
    <w:rsid w:val="005314E6"/>
    <w:rsid w:val="00531884"/>
    <w:rsid w:val="0053247F"/>
    <w:rsid w:val="00532656"/>
    <w:rsid w:val="0053429E"/>
    <w:rsid w:val="005368AA"/>
    <w:rsid w:val="0054288E"/>
    <w:rsid w:val="0054369B"/>
    <w:rsid w:val="00543DC0"/>
    <w:rsid w:val="005461DE"/>
    <w:rsid w:val="00551740"/>
    <w:rsid w:val="00551A0B"/>
    <w:rsid w:val="00553546"/>
    <w:rsid w:val="00553677"/>
    <w:rsid w:val="00555D13"/>
    <w:rsid w:val="00557831"/>
    <w:rsid w:val="00557CCC"/>
    <w:rsid w:val="00561445"/>
    <w:rsid w:val="005617A9"/>
    <w:rsid w:val="00562828"/>
    <w:rsid w:val="00562F13"/>
    <w:rsid w:val="005650FD"/>
    <w:rsid w:val="005655C0"/>
    <w:rsid w:val="0056589C"/>
    <w:rsid w:val="005669E6"/>
    <w:rsid w:val="005675D7"/>
    <w:rsid w:val="00567EBB"/>
    <w:rsid w:val="00567EDE"/>
    <w:rsid w:val="00570147"/>
    <w:rsid w:val="00570FFD"/>
    <w:rsid w:val="005728EF"/>
    <w:rsid w:val="005732CE"/>
    <w:rsid w:val="0057338A"/>
    <w:rsid w:val="005778AC"/>
    <w:rsid w:val="0057792D"/>
    <w:rsid w:val="00577EDD"/>
    <w:rsid w:val="00583A77"/>
    <w:rsid w:val="00592701"/>
    <w:rsid w:val="00593F65"/>
    <w:rsid w:val="005942BB"/>
    <w:rsid w:val="005A09A6"/>
    <w:rsid w:val="005A0F8A"/>
    <w:rsid w:val="005A1F18"/>
    <w:rsid w:val="005A2352"/>
    <w:rsid w:val="005A23C8"/>
    <w:rsid w:val="005A2730"/>
    <w:rsid w:val="005A4B05"/>
    <w:rsid w:val="005A565D"/>
    <w:rsid w:val="005A7AD0"/>
    <w:rsid w:val="005B06AB"/>
    <w:rsid w:val="005B1B7C"/>
    <w:rsid w:val="005B1C5D"/>
    <w:rsid w:val="005B48FA"/>
    <w:rsid w:val="005B5F26"/>
    <w:rsid w:val="005B732D"/>
    <w:rsid w:val="005C022A"/>
    <w:rsid w:val="005C0643"/>
    <w:rsid w:val="005C08C7"/>
    <w:rsid w:val="005C1654"/>
    <w:rsid w:val="005C2A0C"/>
    <w:rsid w:val="005C31A9"/>
    <w:rsid w:val="005C4377"/>
    <w:rsid w:val="005C4A0F"/>
    <w:rsid w:val="005C578E"/>
    <w:rsid w:val="005C6100"/>
    <w:rsid w:val="005C6B12"/>
    <w:rsid w:val="005C7F56"/>
    <w:rsid w:val="005D0F03"/>
    <w:rsid w:val="005D204D"/>
    <w:rsid w:val="005D2366"/>
    <w:rsid w:val="005D25DC"/>
    <w:rsid w:val="005D405B"/>
    <w:rsid w:val="005D7D71"/>
    <w:rsid w:val="005E0461"/>
    <w:rsid w:val="005E444F"/>
    <w:rsid w:val="005E481D"/>
    <w:rsid w:val="005E49AE"/>
    <w:rsid w:val="005E650D"/>
    <w:rsid w:val="005E677D"/>
    <w:rsid w:val="005F36F1"/>
    <w:rsid w:val="005F4453"/>
    <w:rsid w:val="005F477D"/>
    <w:rsid w:val="005F4991"/>
    <w:rsid w:val="005F6195"/>
    <w:rsid w:val="005F62B3"/>
    <w:rsid w:val="005F6782"/>
    <w:rsid w:val="005F724B"/>
    <w:rsid w:val="006003A0"/>
    <w:rsid w:val="0060110A"/>
    <w:rsid w:val="006011A5"/>
    <w:rsid w:val="0060146E"/>
    <w:rsid w:val="00602F62"/>
    <w:rsid w:val="00603DE6"/>
    <w:rsid w:val="006043F1"/>
    <w:rsid w:val="006061C9"/>
    <w:rsid w:val="00606971"/>
    <w:rsid w:val="00606EF2"/>
    <w:rsid w:val="006073FE"/>
    <w:rsid w:val="00610ED4"/>
    <w:rsid w:val="006131C0"/>
    <w:rsid w:val="00613E90"/>
    <w:rsid w:val="00616686"/>
    <w:rsid w:val="006171B5"/>
    <w:rsid w:val="0062013B"/>
    <w:rsid w:val="00620DBE"/>
    <w:rsid w:val="00620FF4"/>
    <w:rsid w:val="006214E6"/>
    <w:rsid w:val="00622C01"/>
    <w:rsid w:val="00622C10"/>
    <w:rsid w:val="006238AB"/>
    <w:rsid w:val="00624EAE"/>
    <w:rsid w:val="00625C98"/>
    <w:rsid w:val="00625CFB"/>
    <w:rsid w:val="00627527"/>
    <w:rsid w:val="00636014"/>
    <w:rsid w:val="00637DCF"/>
    <w:rsid w:val="0064048A"/>
    <w:rsid w:val="00643C24"/>
    <w:rsid w:val="00645E2B"/>
    <w:rsid w:val="00646BDF"/>
    <w:rsid w:val="00647245"/>
    <w:rsid w:val="00647713"/>
    <w:rsid w:val="006537D9"/>
    <w:rsid w:val="006576EC"/>
    <w:rsid w:val="00657A74"/>
    <w:rsid w:val="00660C4B"/>
    <w:rsid w:val="00662C63"/>
    <w:rsid w:val="0066387D"/>
    <w:rsid w:val="00663956"/>
    <w:rsid w:val="006655BD"/>
    <w:rsid w:val="00666C4D"/>
    <w:rsid w:val="00667A95"/>
    <w:rsid w:val="00667D02"/>
    <w:rsid w:val="006707A7"/>
    <w:rsid w:val="00671F0B"/>
    <w:rsid w:val="00672FCE"/>
    <w:rsid w:val="006746A9"/>
    <w:rsid w:val="00675003"/>
    <w:rsid w:val="00675066"/>
    <w:rsid w:val="006754AE"/>
    <w:rsid w:val="00676C3F"/>
    <w:rsid w:val="006804B5"/>
    <w:rsid w:val="00681488"/>
    <w:rsid w:val="00683193"/>
    <w:rsid w:val="006833BB"/>
    <w:rsid w:val="00684023"/>
    <w:rsid w:val="006840C3"/>
    <w:rsid w:val="00684E21"/>
    <w:rsid w:val="006852CA"/>
    <w:rsid w:val="00686D2D"/>
    <w:rsid w:val="00687BBC"/>
    <w:rsid w:val="00690EA9"/>
    <w:rsid w:val="00691314"/>
    <w:rsid w:val="00691E20"/>
    <w:rsid w:val="00693B95"/>
    <w:rsid w:val="00693C1D"/>
    <w:rsid w:val="00696CD0"/>
    <w:rsid w:val="00697269"/>
    <w:rsid w:val="00697CBD"/>
    <w:rsid w:val="006A1112"/>
    <w:rsid w:val="006A178D"/>
    <w:rsid w:val="006A18F5"/>
    <w:rsid w:val="006A20DA"/>
    <w:rsid w:val="006A4A78"/>
    <w:rsid w:val="006A634F"/>
    <w:rsid w:val="006A6D59"/>
    <w:rsid w:val="006A6DE0"/>
    <w:rsid w:val="006A7613"/>
    <w:rsid w:val="006B2CC6"/>
    <w:rsid w:val="006B3473"/>
    <w:rsid w:val="006B4808"/>
    <w:rsid w:val="006B5470"/>
    <w:rsid w:val="006B5EEA"/>
    <w:rsid w:val="006B6021"/>
    <w:rsid w:val="006B7FC9"/>
    <w:rsid w:val="006C1A8C"/>
    <w:rsid w:val="006C3113"/>
    <w:rsid w:val="006C354E"/>
    <w:rsid w:val="006C4460"/>
    <w:rsid w:val="006C5531"/>
    <w:rsid w:val="006D2B8F"/>
    <w:rsid w:val="006D3B1E"/>
    <w:rsid w:val="006D5EA7"/>
    <w:rsid w:val="006E028D"/>
    <w:rsid w:val="006E3FAC"/>
    <w:rsid w:val="006E5375"/>
    <w:rsid w:val="006E60D4"/>
    <w:rsid w:val="006E681D"/>
    <w:rsid w:val="006E68F8"/>
    <w:rsid w:val="006E7D9D"/>
    <w:rsid w:val="006F1166"/>
    <w:rsid w:val="006F1650"/>
    <w:rsid w:val="006F423D"/>
    <w:rsid w:val="006F4597"/>
    <w:rsid w:val="006F4864"/>
    <w:rsid w:val="006F48BC"/>
    <w:rsid w:val="006F4F49"/>
    <w:rsid w:val="006F5609"/>
    <w:rsid w:val="006F5DA9"/>
    <w:rsid w:val="006F65FB"/>
    <w:rsid w:val="006F698A"/>
    <w:rsid w:val="006F6B1C"/>
    <w:rsid w:val="00705AFE"/>
    <w:rsid w:val="00705E1D"/>
    <w:rsid w:val="0070646F"/>
    <w:rsid w:val="00706714"/>
    <w:rsid w:val="007067E4"/>
    <w:rsid w:val="00706C61"/>
    <w:rsid w:val="00707ADC"/>
    <w:rsid w:val="0071362B"/>
    <w:rsid w:val="00713B84"/>
    <w:rsid w:val="00714C7E"/>
    <w:rsid w:val="00714EB9"/>
    <w:rsid w:val="00714F79"/>
    <w:rsid w:val="00715866"/>
    <w:rsid w:val="007172C3"/>
    <w:rsid w:val="00717569"/>
    <w:rsid w:val="00720AB0"/>
    <w:rsid w:val="00721ED8"/>
    <w:rsid w:val="00722837"/>
    <w:rsid w:val="00722EE6"/>
    <w:rsid w:val="00723436"/>
    <w:rsid w:val="0072435F"/>
    <w:rsid w:val="00724400"/>
    <w:rsid w:val="00725717"/>
    <w:rsid w:val="00725BEA"/>
    <w:rsid w:val="007271DC"/>
    <w:rsid w:val="007272E9"/>
    <w:rsid w:val="00727E5D"/>
    <w:rsid w:val="0073049E"/>
    <w:rsid w:val="007304C6"/>
    <w:rsid w:val="00730520"/>
    <w:rsid w:val="0073206C"/>
    <w:rsid w:val="00732C78"/>
    <w:rsid w:val="00741835"/>
    <w:rsid w:val="00742537"/>
    <w:rsid w:val="00743E2B"/>
    <w:rsid w:val="00744F0D"/>
    <w:rsid w:val="00745E0D"/>
    <w:rsid w:val="007472A1"/>
    <w:rsid w:val="00747CD4"/>
    <w:rsid w:val="00747D4D"/>
    <w:rsid w:val="007522A0"/>
    <w:rsid w:val="00752392"/>
    <w:rsid w:val="00752911"/>
    <w:rsid w:val="0075322C"/>
    <w:rsid w:val="007549BB"/>
    <w:rsid w:val="00754A5D"/>
    <w:rsid w:val="00757CA5"/>
    <w:rsid w:val="007600A0"/>
    <w:rsid w:val="00760E7D"/>
    <w:rsid w:val="00763416"/>
    <w:rsid w:val="00764C50"/>
    <w:rsid w:val="00765984"/>
    <w:rsid w:val="00765CFC"/>
    <w:rsid w:val="00771CCC"/>
    <w:rsid w:val="00772187"/>
    <w:rsid w:val="007731EC"/>
    <w:rsid w:val="0077351D"/>
    <w:rsid w:val="00773D46"/>
    <w:rsid w:val="00774366"/>
    <w:rsid w:val="007748A7"/>
    <w:rsid w:val="00774E54"/>
    <w:rsid w:val="0077558B"/>
    <w:rsid w:val="00776F8A"/>
    <w:rsid w:val="00777BF2"/>
    <w:rsid w:val="007808DF"/>
    <w:rsid w:val="007847B0"/>
    <w:rsid w:val="007850F0"/>
    <w:rsid w:val="00785F8A"/>
    <w:rsid w:val="0078633A"/>
    <w:rsid w:val="00786659"/>
    <w:rsid w:val="00792A4E"/>
    <w:rsid w:val="00795514"/>
    <w:rsid w:val="00796DF0"/>
    <w:rsid w:val="007A2D2E"/>
    <w:rsid w:val="007A2F79"/>
    <w:rsid w:val="007A36D0"/>
    <w:rsid w:val="007A3FFD"/>
    <w:rsid w:val="007A404B"/>
    <w:rsid w:val="007A61E5"/>
    <w:rsid w:val="007B1D4C"/>
    <w:rsid w:val="007B1F43"/>
    <w:rsid w:val="007B60CD"/>
    <w:rsid w:val="007B7B2F"/>
    <w:rsid w:val="007C0780"/>
    <w:rsid w:val="007C1522"/>
    <w:rsid w:val="007C166F"/>
    <w:rsid w:val="007C1D89"/>
    <w:rsid w:val="007C271C"/>
    <w:rsid w:val="007C608A"/>
    <w:rsid w:val="007D1B50"/>
    <w:rsid w:val="007D3426"/>
    <w:rsid w:val="007D48FC"/>
    <w:rsid w:val="007D55A9"/>
    <w:rsid w:val="007D5AF2"/>
    <w:rsid w:val="007D6481"/>
    <w:rsid w:val="007D78AA"/>
    <w:rsid w:val="007E03CD"/>
    <w:rsid w:val="007E1902"/>
    <w:rsid w:val="007E209C"/>
    <w:rsid w:val="007E3C83"/>
    <w:rsid w:val="007E47F3"/>
    <w:rsid w:val="007E5EDE"/>
    <w:rsid w:val="007E7C4E"/>
    <w:rsid w:val="007F20F7"/>
    <w:rsid w:val="007F2F41"/>
    <w:rsid w:val="007F35AF"/>
    <w:rsid w:val="007F377C"/>
    <w:rsid w:val="007F41AD"/>
    <w:rsid w:val="007F422A"/>
    <w:rsid w:val="007F5B36"/>
    <w:rsid w:val="007F68FF"/>
    <w:rsid w:val="007F698F"/>
    <w:rsid w:val="007F6B33"/>
    <w:rsid w:val="007F7502"/>
    <w:rsid w:val="007F7EAC"/>
    <w:rsid w:val="008018BE"/>
    <w:rsid w:val="0081163A"/>
    <w:rsid w:val="00811744"/>
    <w:rsid w:val="00811A8F"/>
    <w:rsid w:val="008153C9"/>
    <w:rsid w:val="008156BD"/>
    <w:rsid w:val="00816410"/>
    <w:rsid w:val="008203F0"/>
    <w:rsid w:val="008210A8"/>
    <w:rsid w:val="008234D0"/>
    <w:rsid w:val="008242F4"/>
    <w:rsid w:val="008251AC"/>
    <w:rsid w:val="008256F3"/>
    <w:rsid w:val="008274F6"/>
    <w:rsid w:val="0083015E"/>
    <w:rsid w:val="00830820"/>
    <w:rsid w:val="00830B6F"/>
    <w:rsid w:val="008320D5"/>
    <w:rsid w:val="00833387"/>
    <w:rsid w:val="008339A6"/>
    <w:rsid w:val="00833CF1"/>
    <w:rsid w:val="00835368"/>
    <w:rsid w:val="00835A33"/>
    <w:rsid w:val="00837AE0"/>
    <w:rsid w:val="008409BE"/>
    <w:rsid w:val="0084109D"/>
    <w:rsid w:val="00841733"/>
    <w:rsid w:val="00841894"/>
    <w:rsid w:val="00841943"/>
    <w:rsid w:val="0084370F"/>
    <w:rsid w:val="0084625D"/>
    <w:rsid w:val="00847E9C"/>
    <w:rsid w:val="0085056C"/>
    <w:rsid w:val="00851734"/>
    <w:rsid w:val="0085241E"/>
    <w:rsid w:val="0085291D"/>
    <w:rsid w:val="0085399F"/>
    <w:rsid w:val="00854B32"/>
    <w:rsid w:val="00855580"/>
    <w:rsid w:val="00855AB7"/>
    <w:rsid w:val="0086126B"/>
    <w:rsid w:val="00861541"/>
    <w:rsid w:val="00861E0F"/>
    <w:rsid w:val="0087187C"/>
    <w:rsid w:val="0087204F"/>
    <w:rsid w:val="008735CF"/>
    <w:rsid w:val="0087376F"/>
    <w:rsid w:val="00875388"/>
    <w:rsid w:val="008765A6"/>
    <w:rsid w:val="00880225"/>
    <w:rsid w:val="00881855"/>
    <w:rsid w:val="00881BDE"/>
    <w:rsid w:val="00881FF2"/>
    <w:rsid w:val="0088442A"/>
    <w:rsid w:val="00884E4E"/>
    <w:rsid w:val="00884EB5"/>
    <w:rsid w:val="00884F75"/>
    <w:rsid w:val="00885136"/>
    <w:rsid w:val="008856A5"/>
    <w:rsid w:val="008864F7"/>
    <w:rsid w:val="00886635"/>
    <w:rsid w:val="008868C7"/>
    <w:rsid w:val="00887207"/>
    <w:rsid w:val="00887367"/>
    <w:rsid w:val="008879C8"/>
    <w:rsid w:val="0089056D"/>
    <w:rsid w:val="008930CD"/>
    <w:rsid w:val="0089424E"/>
    <w:rsid w:val="00895160"/>
    <w:rsid w:val="00895EB2"/>
    <w:rsid w:val="00896F94"/>
    <w:rsid w:val="008979EB"/>
    <w:rsid w:val="008A001B"/>
    <w:rsid w:val="008A1E35"/>
    <w:rsid w:val="008A3949"/>
    <w:rsid w:val="008A5619"/>
    <w:rsid w:val="008A729A"/>
    <w:rsid w:val="008B008D"/>
    <w:rsid w:val="008B27EC"/>
    <w:rsid w:val="008B2E3A"/>
    <w:rsid w:val="008B313F"/>
    <w:rsid w:val="008B334D"/>
    <w:rsid w:val="008B3535"/>
    <w:rsid w:val="008B38C1"/>
    <w:rsid w:val="008B3985"/>
    <w:rsid w:val="008B5883"/>
    <w:rsid w:val="008B72DA"/>
    <w:rsid w:val="008C0BD5"/>
    <w:rsid w:val="008C19F4"/>
    <w:rsid w:val="008C4958"/>
    <w:rsid w:val="008C573B"/>
    <w:rsid w:val="008C7168"/>
    <w:rsid w:val="008D048B"/>
    <w:rsid w:val="008D10BA"/>
    <w:rsid w:val="008D1815"/>
    <w:rsid w:val="008D30FF"/>
    <w:rsid w:val="008D3376"/>
    <w:rsid w:val="008D4C89"/>
    <w:rsid w:val="008D4F11"/>
    <w:rsid w:val="008D52C0"/>
    <w:rsid w:val="008D5A24"/>
    <w:rsid w:val="008D5FAF"/>
    <w:rsid w:val="008E17B8"/>
    <w:rsid w:val="008E2096"/>
    <w:rsid w:val="008E3A98"/>
    <w:rsid w:val="008E5248"/>
    <w:rsid w:val="008E7BF1"/>
    <w:rsid w:val="008F0DAD"/>
    <w:rsid w:val="008F5212"/>
    <w:rsid w:val="008F5CDD"/>
    <w:rsid w:val="008F60E2"/>
    <w:rsid w:val="008F67D3"/>
    <w:rsid w:val="008F7B50"/>
    <w:rsid w:val="008F7D13"/>
    <w:rsid w:val="0090146B"/>
    <w:rsid w:val="009028C6"/>
    <w:rsid w:val="00902E8C"/>
    <w:rsid w:val="0090320A"/>
    <w:rsid w:val="00904AB0"/>
    <w:rsid w:val="0090511C"/>
    <w:rsid w:val="00906568"/>
    <w:rsid w:val="009073AB"/>
    <w:rsid w:val="0090748F"/>
    <w:rsid w:val="009103FF"/>
    <w:rsid w:val="00910E4E"/>
    <w:rsid w:val="0091333E"/>
    <w:rsid w:val="009149CA"/>
    <w:rsid w:val="009154A6"/>
    <w:rsid w:val="00921B73"/>
    <w:rsid w:val="00923C65"/>
    <w:rsid w:val="00923C69"/>
    <w:rsid w:val="00924D9D"/>
    <w:rsid w:val="00926BD1"/>
    <w:rsid w:val="00927DF8"/>
    <w:rsid w:val="00927F3B"/>
    <w:rsid w:val="009325BF"/>
    <w:rsid w:val="00934141"/>
    <w:rsid w:val="00935322"/>
    <w:rsid w:val="00936965"/>
    <w:rsid w:val="0093714A"/>
    <w:rsid w:val="00937441"/>
    <w:rsid w:val="00937693"/>
    <w:rsid w:val="00937719"/>
    <w:rsid w:val="009404C5"/>
    <w:rsid w:val="00942222"/>
    <w:rsid w:val="0094402D"/>
    <w:rsid w:val="00944C3F"/>
    <w:rsid w:val="00945982"/>
    <w:rsid w:val="009474FE"/>
    <w:rsid w:val="00952E2E"/>
    <w:rsid w:val="00953574"/>
    <w:rsid w:val="00953610"/>
    <w:rsid w:val="00953C14"/>
    <w:rsid w:val="00954ACA"/>
    <w:rsid w:val="00957727"/>
    <w:rsid w:val="00957BA1"/>
    <w:rsid w:val="00961202"/>
    <w:rsid w:val="009618A1"/>
    <w:rsid w:val="00961D36"/>
    <w:rsid w:val="00964BC7"/>
    <w:rsid w:val="00965BB7"/>
    <w:rsid w:val="00966C74"/>
    <w:rsid w:val="00966E02"/>
    <w:rsid w:val="009736C5"/>
    <w:rsid w:val="00973BC0"/>
    <w:rsid w:val="00976F79"/>
    <w:rsid w:val="009778D5"/>
    <w:rsid w:val="00980625"/>
    <w:rsid w:val="00980707"/>
    <w:rsid w:val="0098245C"/>
    <w:rsid w:val="009825F8"/>
    <w:rsid w:val="009838BE"/>
    <w:rsid w:val="00983A0B"/>
    <w:rsid w:val="0098481F"/>
    <w:rsid w:val="0098518D"/>
    <w:rsid w:val="00985347"/>
    <w:rsid w:val="009858A8"/>
    <w:rsid w:val="00986A82"/>
    <w:rsid w:val="00991D94"/>
    <w:rsid w:val="00994846"/>
    <w:rsid w:val="00994AC3"/>
    <w:rsid w:val="00994BAC"/>
    <w:rsid w:val="0099517A"/>
    <w:rsid w:val="009956DA"/>
    <w:rsid w:val="00995E72"/>
    <w:rsid w:val="009A05B0"/>
    <w:rsid w:val="009A0C9B"/>
    <w:rsid w:val="009A2BDC"/>
    <w:rsid w:val="009A3E36"/>
    <w:rsid w:val="009A40FD"/>
    <w:rsid w:val="009A4308"/>
    <w:rsid w:val="009A61E3"/>
    <w:rsid w:val="009A656C"/>
    <w:rsid w:val="009B0463"/>
    <w:rsid w:val="009B0A52"/>
    <w:rsid w:val="009B0E91"/>
    <w:rsid w:val="009B1264"/>
    <w:rsid w:val="009B12E9"/>
    <w:rsid w:val="009B1695"/>
    <w:rsid w:val="009B2711"/>
    <w:rsid w:val="009B4382"/>
    <w:rsid w:val="009B46C6"/>
    <w:rsid w:val="009B4775"/>
    <w:rsid w:val="009B59F8"/>
    <w:rsid w:val="009C05ED"/>
    <w:rsid w:val="009C331B"/>
    <w:rsid w:val="009C49B2"/>
    <w:rsid w:val="009C51A8"/>
    <w:rsid w:val="009C53FB"/>
    <w:rsid w:val="009C5719"/>
    <w:rsid w:val="009C6997"/>
    <w:rsid w:val="009D196A"/>
    <w:rsid w:val="009D357D"/>
    <w:rsid w:val="009D5433"/>
    <w:rsid w:val="009D6546"/>
    <w:rsid w:val="009D7A22"/>
    <w:rsid w:val="009E095D"/>
    <w:rsid w:val="009E222F"/>
    <w:rsid w:val="009E268B"/>
    <w:rsid w:val="009E4BB1"/>
    <w:rsid w:val="009E4F35"/>
    <w:rsid w:val="009E63B7"/>
    <w:rsid w:val="009E7BB3"/>
    <w:rsid w:val="009F05D5"/>
    <w:rsid w:val="009F1266"/>
    <w:rsid w:val="009F24CC"/>
    <w:rsid w:val="009F3785"/>
    <w:rsid w:val="009F47D5"/>
    <w:rsid w:val="009F4FD1"/>
    <w:rsid w:val="009F6791"/>
    <w:rsid w:val="009F7145"/>
    <w:rsid w:val="009F7AD5"/>
    <w:rsid w:val="00A00A2C"/>
    <w:rsid w:val="00A00A5E"/>
    <w:rsid w:val="00A01795"/>
    <w:rsid w:val="00A1268F"/>
    <w:rsid w:val="00A13BE5"/>
    <w:rsid w:val="00A17815"/>
    <w:rsid w:val="00A17B2C"/>
    <w:rsid w:val="00A224A6"/>
    <w:rsid w:val="00A26058"/>
    <w:rsid w:val="00A27335"/>
    <w:rsid w:val="00A300C6"/>
    <w:rsid w:val="00A330C0"/>
    <w:rsid w:val="00A33C71"/>
    <w:rsid w:val="00A41254"/>
    <w:rsid w:val="00A41B6E"/>
    <w:rsid w:val="00A424CB"/>
    <w:rsid w:val="00A42E31"/>
    <w:rsid w:val="00A4763F"/>
    <w:rsid w:val="00A52F4D"/>
    <w:rsid w:val="00A5397B"/>
    <w:rsid w:val="00A53FC4"/>
    <w:rsid w:val="00A61B27"/>
    <w:rsid w:val="00A61BDF"/>
    <w:rsid w:val="00A61D5E"/>
    <w:rsid w:val="00A621B4"/>
    <w:rsid w:val="00A63287"/>
    <w:rsid w:val="00A6400F"/>
    <w:rsid w:val="00A64A4C"/>
    <w:rsid w:val="00A650B9"/>
    <w:rsid w:val="00A66ED8"/>
    <w:rsid w:val="00A7051D"/>
    <w:rsid w:val="00A713D8"/>
    <w:rsid w:val="00A71B1F"/>
    <w:rsid w:val="00A72106"/>
    <w:rsid w:val="00A73629"/>
    <w:rsid w:val="00A75839"/>
    <w:rsid w:val="00A76E65"/>
    <w:rsid w:val="00A80053"/>
    <w:rsid w:val="00A81ED9"/>
    <w:rsid w:val="00A83E1D"/>
    <w:rsid w:val="00A84C05"/>
    <w:rsid w:val="00A86AC4"/>
    <w:rsid w:val="00A87A90"/>
    <w:rsid w:val="00A921AC"/>
    <w:rsid w:val="00A93473"/>
    <w:rsid w:val="00A93553"/>
    <w:rsid w:val="00A93797"/>
    <w:rsid w:val="00A93F18"/>
    <w:rsid w:val="00A95915"/>
    <w:rsid w:val="00AA039C"/>
    <w:rsid w:val="00AA1AD4"/>
    <w:rsid w:val="00AA1D5B"/>
    <w:rsid w:val="00AA25C1"/>
    <w:rsid w:val="00AA2FA0"/>
    <w:rsid w:val="00AA3037"/>
    <w:rsid w:val="00AA3DC7"/>
    <w:rsid w:val="00AA5776"/>
    <w:rsid w:val="00AA5E00"/>
    <w:rsid w:val="00AB0C10"/>
    <w:rsid w:val="00AB1298"/>
    <w:rsid w:val="00AB3FE4"/>
    <w:rsid w:val="00AB4323"/>
    <w:rsid w:val="00AB5BFE"/>
    <w:rsid w:val="00AB752E"/>
    <w:rsid w:val="00AC10D1"/>
    <w:rsid w:val="00AC1961"/>
    <w:rsid w:val="00AC2856"/>
    <w:rsid w:val="00AC2E23"/>
    <w:rsid w:val="00AC2FA5"/>
    <w:rsid w:val="00AC39B9"/>
    <w:rsid w:val="00AC544C"/>
    <w:rsid w:val="00AC5DA1"/>
    <w:rsid w:val="00AC69A3"/>
    <w:rsid w:val="00AC745C"/>
    <w:rsid w:val="00AC7D6D"/>
    <w:rsid w:val="00AC7F79"/>
    <w:rsid w:val="00AD2A69"/>
    <w:rsid w:val="00AD3E37"/>
    <w:rsid w:val="00AD5AF2"/>
    <w:rsid w:val="00AD6678"/>
    <w:rsid w:val="00AD6C3B"/>
    <w:rsid w:val="00AE04CD"/>
    <w:rsid w:val="00AE1198"/>
    <w:rsid w:val="00AE159F"/>
    <w:rsid w:val="00AE1CD1"/>
    <w:rsid w:val="00AE39DD"/>
    <w:rsid w:val="00AE491F"/>
    <w:rsid w:val="00AE6D22"/>
    <w:rsid w:val="00AF1046"/>
    <w:rsid w:val="00AF43F9"/>
    <w:rsid w:val="00AF7D8C"/>
    <w:rsid w:val="00B00442"/>
    <w:rsid w:val="00B00C18"/>
    <w:rsid w:val="00B01A44"/>
    <w:rsid w:val="00B022F7"/>
    <w:rsid w:val="00B03E90"/>
    <w:rsid w:val="00B042AC"/>
    <w:rsid w:val="00B05265"/>
    <w:rsid w:val="00B055DA"/>
    <w:rsid w:val="00B055F2"/>
    <w:rsid w:val="00B05BAE"/>
    <w:rsid w:val="00B065DF"/>
    <w:rsid w:val="00B06F47"/>
    <w:rsid w:val="00B07C6F"/>
    <w:rsid w:val="00B07EEF"/>
    <w:rsid w:val="00B107CB"/>
    <w:rsid w:val="00B1264A"/>
    <w:rsid w:val="00B1337E"/>
    <w:rsid w:val="00B15FB8"/>
    <w:rsid w:val="00B17657"/>
    <w:rsid w:val="00B210E0"/>
    <w:rsid w:val="00B22111"/>
    <w:rsid w:val="00B2233A"/>
    <w:rsid w:val="00B2302E"/>
    <w:rsid w:val="00B23613"/>
    <w:rsid w:val="00B24B86"/>
    <w:rsid w:val="00B255D2"/>
    <w:rsid w:val="00B25BB1"/>
    <w:rsid w:val="00B267DE"/>
    <w:rsid w:val="00B2692E"/>
    <w:rsid w:val="00B303F0"/>
    <w:rsid w:val="00B31F27"/>
    <w:rsid w:val="00B345E9"/>
    <w:rsid w:val="00B34BBB"/>
    <w:rsid w:val="00B35220"/>
    <w:rsid w:val="00B35D21"/>
    <w:rsid w:val="00B377C6"/>
    <w:rsid w:val="00B3782A"/>
    <w:rsid w:val="00B406CB"/>
    <w:rsid w:val="00B415AF"/>
    <w:rsid w:val="00B41671"/>
    <w:rsid w:val="00B431A6"/>
    <w:rsid w:val="00B43469"/>
    <w:rsid w:val="00B44EDA"/>
    <w:rsid w:val="00B46314"/>
    <w:rsid w:val="00B502C2"/>
    <w:rsid w:val="00B50BFD"/>
    <w:rsid w:val="00B515FF"/>
    <w:rsid w:val="00B517BA"/>
    <w:rsid w:val="00B53072"/>
    <w:rsid w:val="00B530C6"/>
    <w:rsid w:val="00B564E6"/>
    <w:rsid w:val="00B5697B"/>
    <w:rsid w:val="00B56CE9"/>
    <w:rsid w:val="00B57622"/>
    <w:rsid w:val="00B57C39"/>
    <w:rsid w:val="00B57D29"/>
    <w:rsid w:val="00B61F57"/>
    <w:rsid w:val="00B629D5"/>
    <w:rsid w:val="00B629F3"/>
    <w:rsid w:val="00B64E5E"/>
    <w:rsid w:val="00B658DC"/>
    <w:rsid w:val="00B65EB4"/>
    <w:rsid w:val="00B70411"/>
    <w:rsid w:val="00B72B06"/>
    <w:rsid w:val="00B733A6"/>
    <w:rsid w:val="00B74519"/>
    <w:rsid w:val="00B77788"/>
    <w:rsid w:val="00B800F8"/>
    <w:rsid w:val="00B8167C"/>
    <w:rsid w:val="00B82D06"/>
    <w:rsid w:val="00B83FF3"/>
    <w:rsid w:val="00B84E73"/>
    <w:rsid w:val="00B852F5"/>
    <w:rsid w:val="00B87BD7"/>
    <w:rsid w:val="00B900D3"/>
    <w:rsid w:val="00B906A1"/>
    <w:rsid w:val="00B90A9C"/>
    <w:rsid w:val="00B90DB4"/>
    <w:rsid w:val="00B91C9E"/>
    <w:rsid w:val="00B91D01"/>
    <w:rsid w:val="00B92AA1"/>
    <w:rsid w:val="00B92F84"/>
    <w:rsid w:val="00B93B9A"/>
    <w:rsid w:val="00B941E4"/>
    <w:rsid w:val="00B945DF"/>
    <w:rsid w:val="00B962E5"/>
    <w:rsid w:val="00B96808"/>
    <w:rsid w:val="00B96D23"/>
    <w:rsid w:val="00BA1247"/>
    <w:rsid w:val="00BA129D"/>
    <w:rsid w:val="00BA249A"/>
    <w:rsid w:val="00BA2CEB"/>
    <w:rsid w:val="00BA3A83"/>
    <w:rsid w:val="00BA6FA2"/>
    <w:rsid w:val="00BB02A4"/>
    <w:rsid w:val="00BB1038"/>
    <w:rsid w:val="00BB1B95"/>
    <w:rsid w:val="00BB31CD"/>
    <w:rsid w:val="00BB6BBD"/>
    <w:rsid w:val="00BB71DD"/>
    <w:rsid w:val="00BC1656"/>
    <w:rsid w:val="00BC1C61"/>
    <w:rsid w:val="00BC4A6E"/>
    <w:rsid w:val="00BC685A"/>
    <w:rsid w:val="00BC7F3E"/>
    <w:rsid w:val="00BD063A"/>
    <w:rsid w:val="00BD794A"/>
    <w:rsid w:val="00BE0B4A"/>
    <w:rsid w:val="00BE1147"/>
    <w:rsid w:val="00BE1636"/>
    <w:rsid w:val="00BE16BD"/>
    <w:rsid w:val="00BE1713"/>
    <w:rsid w:val="00BE1AA7"/>
    <w:rsid w:val="00BE2297"/>
    <w:rsid w:val="00BE2E97"/>
    <w:rsid w:val="00BE5AEF"/>
    <w:rsid w:val="00BE6EE9"/>
    <w:rsid w:val="00BF08BE"/>
    <w:rsid w:val="00BF2BC2"/>
    <w:rsid w:val="00BF327E"/>
    <w:rsid w:val="00BF4413"/>
    <w:rsid w:val="00BF4871"/>
    <w:rsid w:val="00BF4EDC"/>
    <w:rsid w:val="00BF6D03"/>
    <w:rsid w:val="00BF74CA"/>
    <w:rsid w:val="00C0198D"/>
    <w:rsid w:val="00C02FAC"/>
    <w:rsid w:val="00C042C6"/>
    <w:rsid w:val="00C049B8"/>
    <w:rsid w:val="00C06964"/>
    <w:rsid w:val="00C07A78"/>
    <w:rsid w:val="00C1084C"/>
    <w:rsid w:val="00C11FD7"/>
    <w:rsid w:val="00C12795"/>
    <w:rsid w:val="00C138AA"/>
    <w:rsid w:val="00C145AD"/>
    <w:rsid w:val="00C17D2D"/>
    <w:rsid w:val="00C20461"/>
    <w:rsid w:val="00C2131F"/>
    <w:rsid w:val="00C233E1"/>
    <w:rsid w:val="00C241FF"/>
    <w:rsid w:val="00C26532"/>
    <w:rsid w:val="00C27D2F"/>
    <w:rsid w:val="00C30C34"/>
    <w:rsid w:val="00C322AA"/>
    <w:rsid w:val="00C328F7"/>
    <w:rsid w:val="00C32FE6"/>
    <w:rsid w:val="00C33DCA"/>
    <w:rsid w:val="00C34587"/>
    <w:rsid w:val="00C35182"/>
    <w:rsid w:val="00C370C2"/>
    <w:rsid w:val="00C37824"/>
    <w:rsid w:val="00C40272"/>
    <w:rsid w:val="00C40E01"/>
    <w:rsid w:val="00C40FEF"/>
    <w:rsid w:val="00C432FA"/>
    <w:rsid w:val="00C43FF6"/>
    <w:rsid w:val="00C4487E"/>
    <w:rsid w:val="00C448BF"/>
    <w:rsid w:val="00C50A26"/>
    <w:rsid w:val="00C52511"/>
    <w:rsid w:val="00C562FE"/>
    <w:rsid w:val="00C56939"/>
    <w:rsid w:val="00C56F28"/>
    <w:rsid w:val="00C5704E"/>
    <w:rsid w:val="00C57BEE"/>
    <w:rsid w:val="00C57CF6"/>
    <w:rsid w:val="00C6042E"/>
    <w:rsid w:val="00C60BF1"/>
    <w:rsid w:val="00C63365"/>
    <w:rsid w:val="00C63F0A"/>
    <w:rsid w:val="00C64D59"/>
    <w:rsid w:val="00C71353"/>
    <w:rsid w:val="00C72D73"/>
    <w:rsid w:val="00C73BC8"/>
    <w:rsid w:val="00C74288"/>
    <w:rsid w:val="00C746C9"/>
    <w:rsid w:val="00C7602E"/>
    <w:rsid w:val="00C76372"/>
    <w:rsid w:val="00C806F0"/>
    <w:rsid w:val="00C808E6"/>
    <w:rsid w:val="00C80F4A"/>
    <w:rsid w:val="00C81E4F"/>
    <w:rsid w:val="00C81EE9"/>
    <w:rsid w:val="00C82C70"/>
    <w:rsid w:val="00C833E1"/>
    <w:rsid w:val="00C83B4D"/>
    <w:rsid w:val="00C8580F"/>
    <w:rsid w:val="00C85C34"/>
    <w:rsid w:val="00C8697B"/>
    <w:rsid w:val="00C90584"/>
    <w:rsid w:val="00C94259"/>
    <w:rsid w:val="00CA0868"/>
    <w:rsid w:val="00CA287E"/>
    <w:rsid w:val="00CA2950"/>
    <w:rsid w:val="00CA32DA"/>
    <w:rsid w:val="00CA3436"/>
    <w:rsid w:val="00CA5A8A"/>
    <w:rsid w:val="00CA634A"/>
    <w:rsid w:val="00CA6390"/>
    <w:rsid w:val="00CA644D"/>
    <w:rsid w:val="00CA6B86"/>
    <w:rsid w:val="00CA77C4"/>
    <w:rsid w:val="00CB19AE"/>
    <w:rsid w:val="00CB1C10"/>
    <w:rsid w:val="00CB1EAC"/>
    <w:rsid w:val="00CB4A21"/>
    <w:rsid w:val="00CB7B31"/>
    <w:rsid w:val="00CC0046"/>
    <w:rsid w:val="00CC0329"/>
    <w:rsid w:val="00CC04A3"/>
    <w:rsid w:val="00CC20AE"/>
    <w:rsid w:val="00CC5B30"/>
    <w:rsid w:val="00CC5B69"/>
    <w:rsid w:val="00CD123F"/>
    <w:rsid w:val="00CD2924"/>
    <w:rsid w:val="00CD4A06"/>
    <w:rsid w:val="00CD642F"/>
    <w:rsid w:val="00CD69B6"/>
    <w:rsid w:val="00CD75CA"/>
    <w:rsid w:val="00CD7DB1"/>
    <w:rsid w:val="00CE08DC"/>
    <w:rsid w:val="00CE1FFF"/>
    <w:rsid w:val="00CE26B8"/>
    <w:rsid w:val="00CE331B"/>
    <w:rsid w:val="00CE3A24"/>
    <w:rsid w:val="00CE5A20"/>
    <w:rsid w:val="00CE6D1C"/>
    <w:rsid w:val="00CE76E1"/>
    <w:rsid w:val="00CF0969"/>
    <w:rsid w:val="00CF2E7F"/>
    <w:rsid w:val="00CF356C"/>
    <w:rsid w:val="00CF3F55"/>
    <w:rsid w:val="00CF458B"/>
    <w:rsid w:val="00CF468B"/>
    <w:rsid w:val="00CF493B"/>
    <w:rsid w:val="00CF6B04"/>
    <w:rsid w:val="00D00A6E"/>
    <w:rsid w:val="00D01799"/>
    <w:rsid w:val="00D01F08"/>
    <w:rsid w:val="00D02705"/>
    <w:rsid w:val="00D05775"/>
    <w:rsid w:val="00D067BB"/>
    <w:rsid w:val="00D06A77"/>
    <w:rsid w:val="00D07695"/>
    <w:rsid w:val="00D109C8"/>
    <w:rsid w:val="00D112DA"/>
    <w:rsid w:val="00D11711"/>
    <w:rsid w:val="00D126C6"/>
    <w:rsid w:val="00D13DAB"/>
    <w:rsid w:val="00D1496A"/>
    <w:rsid w:val="00D14D81"/>
    <w:rsid w:val="00D169DA"/>
    <w:rsid w:val="00D16D12"/>
    <w:rsid w:val="00D16F07"/>
    <w:rsid w:val="00D170DC"/>
    <w:rsid w:val="00D20007"/>
    <w:rsid w:val="00D2081E"/>
    <w:rsid w:val="00D21616"/>
    <w:rsid w:val="00D22117"/>
    <w:rsid w:val="00D22239"/>
    <w:rsid w:val="00D225C3"/>
    <w:rsid w:val="00D22819"/>
    <w:rsid w:val="00D22CB8"/>
    <w:rsid w:val="00D260EB"/>
    <w:rsid w:val="00D266EE"/>
    <w:rsid w:val="00D26AEE"/>
    <w:rsid w:val="00D30404"/>
    <w:rsid w:val="00D30B6F"/>
    <w:rsid w:val="00D3117F"/>
    <w:rsid w:val="00D31959"/>
    <w:rsid w:val="00D322D4"/>
    <w:rsid w:val="00D32933"/>
    <w:rsid w:val="00D32E2F"/>
    <w:rsid w:val="00D330B7"/>
    <w:rsid w:val="00D33C58"/>
    <w:rsid w:val="00D35B29"/>
    <w:rsid w:val="00D375E4"/>
    <w:rsid w:val="00D411CE"/>
    <w:rsid w:val="00D41BD7"/>
    <w:rsid w:val="00D41CA9"/>
    <w:rsid w:val="00D42748"/>
    <w:rsid w:val="00D42CFA"/>
    <w:rsid w:val="00D45632"/>
    <w:rsid w:val="00D45A7D"/>
    <w:rsid w:val="00D516EF"/>
    <w:rsid w:val="00D557DB"/>
    <w:rsid w:val="00D55A5F"/>
    <w:rsid w:val="00D567E8"/>
    <w:rsid w:val="00D62E93"/>
    <w:rsid w:val="00D63D97"/>
    <w:rsid w:val="00D63F2F"/>
    <w:rsid w:val="00D644F2"/>
    <w:rsid w:val="00D6476D"/>
    <w:rsid w:val="00D64C91"/>
    <w:rsid w:val="00D64FA6"/>
    <w:rsid w:val="00D66982"/>
    <w:rsid w:val="00D678D9"/>
    <w:rsid w:val="00D708D2"/>
    <w:rsid w:val="00D71E01"/>
    <w:rsid w:val="00D7237A"/>
    <w:rsid w:val="00D72630"/>
    <w:rsid w:val="00D73C9E"/>
    <w:rsid w:val="00D770C1"/>
    <w:rsid w:val="00D7739E"/>
    <w:rsid w:val="00D80D7B"/>
    <w:rsid w:val="00D810C4"/>
    <w:rsid w:val="00D823C5"/>
    <w:rsid w:val="00D83D9B"/>
    <w:rsid w:val="00D8597D"/>
    <w:rsid w:val="00D85E29"/>
    <w:rsid w:val="00D86C15"/>
    <w:rsid w:val="00D87947"/>
    <w:rsid w:val="00D90062"/>
    <w:rsid w:val="00D91F91"/>
    <w:rsid w:val="00D925C9"/>
    <w:rsid w:val="00D94636"/>
    <w:rsid w:val="00D95177"/>
    <w:rsid w:val="00D958A7"/>
    <w:rsid w:val="00D96A3C"/>
    <w:rsid w:val="00D96EDC"/>
    <w:rsid w:val="00DA1001"/>
    <w:rsid w:val="00DA16FC"/>
    <w:rsid w:val="00DA5024"/>
    <w:rsid w:val="00DA50FA"/>
    <w:rsid w:val="00DA63E7"/>
    <w:rsid w:val="00DB1A05"/>
    <w:rsid w:val="00DB1F8E"/>
    <w:rsid w:val="00DB2053"/>
    <w:rsid w:val="00DB21E1"/>
    <w:rsid w:val="00DB4414"/>
    <w:rsid w:val="00DB4737"/>
    <w:rsid w:val="00DB7340"/>
    <w:rsid w:val="00DC1F59"/>
    <w:rsid w:val="00DC2809"/>
    <w:rsid w:val="00DC3711"/>
    <w:rsid w:val="00DC4AE4"/>
    <w:rsid w:val="00DC4B2D"/>
    <w:rsid w:val="00DC5BDB"/>
    <w:rsid w:val="00DD029C"/>
    <w:rsid w:val="00DD0E37"/>
    <w:rsid w:val="00DD31D1"/>
    <w:rsid w:val="00DD32E9"/>
    <w:rsid w:val="00DD59AE"/>
    <w:rsid w:val="00DD5BEF"/>
    <w:rsid w:val="00DD5DC6"/>
    <w:rsid w:val="00DD68EF"/>
    <w:rsid w:val="00DE1F29"/>
    <w:rsid w:val="00DE59D1"/>
    <w:rsid w:val="00DE698B"/>
    <w:rsid w:val="00DE6BE9"/>
    <w:rsid w:val="00DE75E8"/>
    <w:rsid w:val="00DF0C77"/>
    <w:rsid w:val="00DF1218"/>
    <w:rsid w:val="00DF19C6"/>
    <w:rsid w:val="00DF28E4"/>
    <w:rsid w:val="00DF4B31"/>
    <w:rsid w:val="00DF4C7D"/>
    <w:rsid w:val="00DF4F93"/>
    <w:rsid w:val="00DF5EC4"/>
    <w:rsid w:val="00DF60DF"/>
    <w:rsid w:val="00DF7617"/>
    <w:rsid w:val="00E0262E"/>
    <w:rsid w:val="00E029F4"/>
    <w:rsid w:val="00E02EC8"/>
    <w:rsid w:val="00E03C27"/>
    <w:rsid w:val="00E03F5A"/>
    <w:rsid w:val="00E041B2"/>
    <w:rsid w:val="00E061DE"/>
    <w:rsid w:val="00E0663F"/>
    <w:rsid w:val="00E1186D"/>
    <w:rsid w:val="00E11F46"/>
    <w:rsid w:val="00E14D22"/>
    <w:rsid w:val="00E166EC"/>
    <w:rsid w:val="00E21EF5"/>
    <w:rsid w:val="00E23950"/>
    <w:rsid w:val="00E248AA"/>
    <w:rsid w:val="00E2665B"/>
    <w:rsid w:val="00E26669"/>
    <w:rsid w:val="00E27737"/>
    <w:rsid w:val="00E27B4B"/>
    <w:rsid w:val="00E27C9B"/>
    <w:rsid w:val="00E3274A"/>
    <w:rsid w:val="00E32909"/>
    <w:rsid w:val="00E32D22"/>
    <w:rsid w:val="00E36638"/>
    <w:rsid w:val="00E40B49"/>
    <w:rsid w:val="00E41234"/>
    <w:rsid w:val="00E42B3D"/>
    <w:rsid w:val="00E42FBC"/>
    <w:rsid w:val="00E467CD"/>
    <w:rsid w:val="00E467E0"/>
    <w:rsid w:val="00E55E7B"/>
    <w:rsid w:val="00E56184"/>
    <w:rsid w:val="00E57702"/>
    <w:rsid w:val="00E62024"/>
    <w:rsid w:val="00E62116"/>
    <w:rsid w:val="00E62E12"/>
    <w:rsid w:val="00E62E43"/>
    <w:rsid w:val="00E63203"/>
    <w:rsid w:val="00E65DA7"/>
    <w:rsid w:val="00E665F6"/>
    <w:rsid w:val="00E7050D"/>
    <w:rsid w:val="00E708C0"/>
    <w:rsid w:val="00E73D16"/>
    <w:rsid w:val="00E73F33"/>
    <w:rsid w:val="00E74D51"/>
    <w:rsid w:val="00E75154"/>
    <w:rsid w:val="00E75919"/>
    <w:rsid w:val="00E75B88"/>
    <w:rsid w:val="00E769A2"/>
    <w:rsid w:val="00E76B81"/>
    <w:rsid w:val="00E77CEF"/>
    <w:rsid w:val="00E8263F"/>
    <w:rsid w:val="00E8299D"/>
    <w:rsid w:val="00E84367"/>
    <w:rsid w:val="00E855AD"/>
    <w:rsid w:val="00E86573"/>
    <w:rsid w:val="00E86BC7"/>
    <w:rsid w:val="00E93E88"/>
    <w:rsid w:val="00E96C25"/>
    <w:rsid w:val="00E97A2C"/>
    <w:rsid w:val="00E97C4A"/>
    <w:rsid w:val="00E97CBE"/>
    <w:rsid w:val="00EA01F7"/>
    <w:rsid w:val="00EA2669"/>
    <w:rsid w:val="00EA2A33"/>
    <w:rsid w:val="00EA4AE7"/>
    <w:rsid w:val="00EA62C0"/>
    <w:rsid w:val="00EA688B"/>
    <w:rsid w:val="00EB11B6"/>
    <w:rsid w:val="00EB1781"/>
    <w:rsid w:val="00EB1FBE"/>
    <w:rsid w:val="00EB3B00"/>
    <w:rsid w:val="00EB3C42"/>
    <w:rsid w:val="00EB41B3"/>
    <w:rsid w:val="00EB5A46"/>
    <w:rsid w:val="00EB7488"/>
    <w:rsid w:val="00EB7A14"/>
    <w:rsid w:val="00EC1B16"/>
    <w:rsid w:val="00EC2ADF"/>
    <w:rsid w:val="00EC2DD1"/>
    <w:rsid w:val="00EC307A"/>
    <w:rsid w:val="00EC60C1"/>
    <w:rsid w:val="00EC7602"/>
    <w:rsid w:val="00ED2AE5"/>
    <w:rsid w:val="00ED6110"/>
    <w:rsid w:val="00ED6195"/>
    <w:rsid w:val="00EE32BF"/>
    <w:rsid w:val="00EE3764"/>
    <w:rsid w:val="00EE52D4"/>
    <w:rsid w:val="00EE7A3F"/>
    <w:rsid w:val="00EF3803"/>
    <w:rsid w:val="00EF4412"/>
    <w:rsid w:val="00EF4426"/>
    <w:rsid w:val="00F000AF"/>
    <w:rsid w:val="00F00906"/>
    <w:rsid w:val="00F01144"/>
    <w:rsid w:val="00F03DA7"/>
    <w:rsid w:val="00F04CEE"/>
    <w:rsid w:val="00F06A7F"/>
    <w:rsid w:val="00F074F4"/>
    <w:rsid w:val="00F10835"/>
    <w:rsid w:val="00F11899"/>
    <w:rsid w:val="00F120E2"/>
    <w:rsid w:val="00F12565"/>
    <w:rsid w:val="00F13A8A"/>
    <w:rsid w:val="00F14EB7"/>
    <w:rsid w:val="00F15FD3"/>
    <w:rsid w:val="00F16F53"/>
    <w:rsid w:val="00F16FCE"/>
    <w:rsid w:val="00F1750E"/>
    <w:rsid w:val="00F17E9E"/>
    <w:rsid w:val="00F20465"/>
    <w:rsid w:val="00F21AF8"/>
    <w:rsid w:val="00F22FF1"/>
    <w:rsid w:val="00F2490E"/>
    <w:rsid w:val="00F273FB"/>
    <w:rsid w:val="00F30509"/>
    <w:rsid w:val="00F30A83"/>
    <w:rsid w:val="00F3196C"/>
    <w:rsid w:val="00F31C0C"/>
    <w:rsid w:val="00F3202E"/>
    <w:rsid w:val="00F33D27"/>
    <w:rsid w:val="00F34F6F"/>
    <w:rsid w:val="00F35E22"/>
    <w:rsid w:val="00F36A71"/>
    <w:rsid w:val="00F40F91"/>
    <w:rsid w:val="00F41164"/>
    <w:rsid w:val="00F418F2"/>
    <w:rsid w:val="00F43D8C"/>
    <w:rsid w:val="00F4612D"/>
    <w:rsid w:val="00F4623D"/>
    <w:rsid w:val="00F46C08"/>
    <w:rsid w:val="00F474DF"/>
    <w:rsid w:val="00F50F97"/>
    <w:rsid w:val="00F53CCC"/>
    <w:rsid w:val="00F54337"/>
    <w:rsid w:val="00F548A1"/>
    <w:rsid w:val="00F56BA6"/>
    <w:rsid w:val="00F56EB3"/>
    <w:rsid w:val="00F60DFF"/>
    <w:rsid w:val="00F61B15"/>
    <w:rsid w:val="00F61E8F"/>
    <w:rsid w:val="00F629C8"/>
    <w:rsid w:val="00F62C65"/>
    <w:rsid w:val="00F6475A"/>
    <w:rsid w:val="00F65E03"/>
    <w:rsid w:val="00F670F8"/>
    <w:rsid w:val="00F67D05"/>
    <w:rsid w:val="00F67DCF"/>
    <w:rsid w:val="00F70756"/>
    <w:rsid w:val="00F71CF8"/>
    <w:rsid w:val="00F72B25"/>
    <w:rsid w:val="00F73454"/>
    <w:rsid w:val="00F734BF"/>
    <w:rsid w:val="00F74133"/>
    <w:rsid w:val="00F80B07"/>
    <w:rsid w:val="00F83AF3"/>
    <w:rsid w:val="00F84DAD"/>
    <w:rsid w:val="00F86CC3"/>
    <w:rsid w:val="00F87003"/>
    <w:rsid w:val="00F8742A"/>
    <w:rsid w:val="00F8757A"/>
    <w:rsid w:val="00F87C43"/>
    <w:rsid w:val="00F90478"/>
    <w:rsid w:val="00F91F49"/>
    <w:rsid w:val="00F92285"/>
    <w:rsid w:val="00F92CE3"/>
    <w:rsid w:val="00F93642"/>
    <w:rsid w:val="00F93B2E"/>
    <w:rsid w:val="00F94BAA"/>
    <w:rsid w:val="00F94F76"/>
    <w:rsid w:val="00F956F0"/>
    <w:rsid w:val="00F9684D"/>
    <w:rsid w:val="00F97CD2"/>
    <w:rsid w:val="00FA0594"/>
    <w:rsid w:val="00FA2D82"/>
    <w:rsid w:val="00FA7A25"/>
    <w:rsid w:val="00FB05AF"/>
    <w:rsid w:val="00FB0797"/>
    <w:rsid w:val="00FB0844"/>
    <w:rsid w:val="00FB2EE0"/>
    <w:rsid w:val="00FB2F8C"/>
    <w:rsid w:val="00FB485D"/>
    <w:rsid w:val="00FB48AB"/>
    <w:rsid w:val="00FB61C1"/>
    <w:rsid w:val="00FB660C"/>
    <w:rsid w:val="00FC3500"/>
    <w:rsid w:val="00FC3CBC"/>
    <w:rsid w:val="00FC4137"/>
    <w:rsid w:val="00FC61FE"/>
    <w:rsid w:val="00FD0C9B"/>
    <w:rsid w:val="00FD16B5"/>
    <w:rsid w:val="00FD22DF"/>
    <w:rsid w:val="00FD331A"/>
    <w:rsid w:val="00FD48A1"/>
    <w:rsid w:val="00FD52EF"/>
    <w:rsid w:val="00FD55D6"/>
    <w:rsid w:val="00FE13FE"/>
    <w:rsid w:val="00FE2393"/>
    <w:rsid w:val="00FE3725"/>
    <w:rsid w:val="00FE4C3A"/>
    <w:rsid w:val="00FE5C49"/>
    <w:rsid w:val="00FE7041"/>
    <w:rsid w:val="00FE7A84"/>
    <w:rsid w:val="00FF0FCA"/>
    <w:rsid w:val="00FF13F2"/>
    <w:rsid w:val="00FF18B2"/>
    <w:rsid w:val="00FF5A71"/>
    <w:rsid w:val="00FF739F"/>
    <w:rsid w:val="00FF7D7B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769A2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AC5DA1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107F92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qFormat/>
    <w:rsid w:val="00107F92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502226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0E4E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0E4E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AC5DA1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AC5DA1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AC5DA1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0E4E"/>
    <w:rPr>
      <w:rFonts w:ascii="Futura Bk" w:hAnsi="Futura Bk" w:cs="Arial"/>
      <w:color w:val="0090C8"/>
      <w:sz w:val="24"/>
      <w:szCs w:val="24"/>
    </w:rPr>
  </w:style>
  <w:style w:type="paragraph" w:customStyle="1" w:styleId="INStep">
    <w:name w:val="IN Step"/>
    <w:qFormat/>
    <w:rsid w:val="00A42E31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C2131F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181C6A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54A6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54A6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54A6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54A6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181C6A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C05ED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1C6D56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1C6D56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7731EC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qFormat/>
    <w:rsid w:val="00910E4E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1C6D56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0E4E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0E4E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C2131F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AD3E37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AD3E37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A87A90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NotesTextChar">
    <w:name w:val="Notes Text Char"/>
    <w:basedOn w:val="a1"/>
    <w:link w:val="NotesText"/>
    <w:rsid w:val="00A87A90"/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BE2E97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semiHidden/>
    <w:rsid w:val="00910E4E"/>
    <w:pPr>
      <w:ind w:left="1260"/>
    </w:pPr>
  </w:style>
  <w:style w:type="paragraph" w:styleId="50">
    <w:name w:val="toc 5"/>
    <w:basedOn w:val="a0"/>
    <w:next w:val="a0"/>
    <w:autoRedefine/>
    <w:semiHidden/>
    <w:rsid w:val="00910E4E"/>
    <w:pPr>
      <w:ind w:left="1680"/>
    </w:pPr>
  </w:style>
  <w:style w:type="paragraph" w:styleId="60">
    <w:name w:val="toc 6"/>
    <w:basedOn w:val="a0"/>
    <w:next w:val="a0"/>
    <w:autoRedefine/>
    <w:semiHidden/>
    <w:rsid w:val="00910E4E"/>
    <w:pPr>
      <w:ind w:left="2100"/>
    </w:pPr>
  </w:style>
  <w:style w:type="paragraph" w:styleId="70">
    <w:name w:val="toc 7"/>
    <w:basedOn w:val="a0"/>
    <w:next w:val="a0"/>
    <w:autoRedefine/>
    <w:semiHidden/>
    <w:rsid w:val="00910E4E"/>
    <w:pPr>
      <w:ind w:left="2520"/>
    </w:pPr>
  </w:style>
  <w:style w:type="paragraph" w:styleId="80">
    <w:name w:val="toc 8"/>
    <w:basedOn w:val="a0"/>
    <w:next w:val="a0"/>
    <w:autoRedefine/>
    <w:semiHidden/>
    <w:rsid w:val="00910E4E"/>
    <w:pPr>
      <w:ind w:left="2940"/>
    </w:pPr>
  </w:style>
  <w:style w:type="paragraph" w:styleId="90">
    <w:name w:val="toc 9"/>
    <w:basedOn w:val="a0"/>
    <w:next w:val="a0"/>
    <w:autoRedefine/>
    <w:semiHidden/>
    <w:rsid w:val="00910E4E"/>
    <w:pPr>
      <w:ind w:left="3360"/>
    </w:pPr>
  </w:style>
  <w:style w:type="paragraph" w:styleId="a8">
    <w:name w:val="Document Map"/>
    <w:basedOn w:val="a0"/>
    <w:semiHidden/>
    <w:rsid w:val="00910E4E"/>
    <w:pPr>
      <w:shd w:val="clear" w:color="auto" w:fill="000080"/>
    </w:pPr>
  </w:style>
  <w:style w:type="paragraph" w:styleId="a9">
    <w:name w:val="table of figures"/>
    <w:basedOn w:val="a0"/>
    <w:next w:val="a0"/>
    <w:uiPriority w:val="99"/>
    <w:semiHidden/>
    <w:rsid w:val="00910E4E"/>
    <w:pPr>
      <w:ind w:left="840" w:hanging="420"/>
    </w:pPr>
  </w:style>
  <w:style w:type="paragraph" w:customStyle="1" w:styleId="Figure">
    <w:name w:val="Figure"/>
    <w:next w:val="a0"/>
    <w:link w:val="FigureChar"/>
    <w:qFormat/>
    <w:rsid w:val="001C6D56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1C6D56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910E4E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BE2E97"/>
    <w:rPr>
      <w:rFonts w:ascii="Courier New" w:hAnsi="Courier New" w:cs="Courier New"/>
      <w:sz w:val="17"/>
      <w:szCs w:val="17"/>
    </w:rPr>
  </w:style>
  <w:style w:type="character" w:styleId="aa">
    <w:name w:val="Hyperlink"/>
    <w:basedOn w:val="a1"/>
    <w:uiPriority w:val="99"/>
    <w:qFormat/>
    <w:rsid w:val="00D64C91"/>
    <w:rPr>
      <w:color w:val="0000FF"/>
      <w:u w:val="single"/>
    </w:rPr>
  </w:style>
  <w:style w:type="character" w:styleId="ab">
    <w:name w:val="annotation reference"/>
    <w:basedOn w:val="a1"/>
    <w:semiHidden/>
    <w:rsid w:val="00910E4E"/>
    <w:rPr>
      <w:sz w:val="21"/>
      <w:szCs w:val="21"/>
    </w:rPr>
  </w:style>
  <w:style w:type="paragraph" w:styleId="ac">
    <w:name w:val="annotation text"/>
    <w:basedOn w:val="a0"/>
    <w:link w:val="Char"/>
    <w:semiHidden/>
    <w:rsid w:val="00910E4E"/>
    <w:pPr>
      <w:jc w:val="left"/>
    </w:pPr>
  </w:style>
  <w:style w:type="paragraph" w:styleId="ad">
    <w:name w:val="annotation subject"/>
    <w:basedOn w:val="ac"/>
    <w:next w:val="ac"/>
    <w:semiHidden/>
    <w:rsid w:val="00910E4E"/>
    <w:rPr>
      <w:b/>
      <w:bCs/>
    </w:rPr>
  </w:style>
  <w:style w:type="paragraph" w:styleId="ae">
    <w:name w:val="Balloon Text"/>
    <w:basedOn w:val="a0"/>
    <w:semiHidden/>
    <w:rsid w:val="00910E4E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910E4E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9154A6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f">
    <w:name w:val="FollowedHyperlink"/>
    <w:basedOn w:val="a1"/>
    <w:rsid w:val="00910E4E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910E4E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910E4E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9154A6"/>
    <w:pPr>
      <w:numPr>
        <w:ilvl w:val="4"/>
        <w:numId w:val="2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BE2E97"/>
    <w:pPr>
      <w:numPr>
        <w:numId w:val="4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D7739E"/>
    <w:pPr>
      <w:numPr>
        <w:ilvl w:val="1"/>
        <w:numId w:val="4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BE2E97"/>
    <w:pPr>
      <w:numPr>
        <w:numId w:val="2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BE2E97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910E4E"/>
    <w:pPr>
      <w:numPr>
        <w:ilvl w:val="1"/>
      </w:numPr>
    </w:pPr>
  </w:style>
  <w:style w:type="paragraph" w:customStyle="1" w:styleId="ItemIndent1">
    <w:name w:val="Item Indent_1"/>
    <w:basedOn w:val="a0"/>
    <w:qFormat/>
    <w:rsid w:val="00B57622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9C05ED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175C9A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910E4E"/>
    <w:pPr>
      <w:numPr>
        <w:ilvl w:val="2"/>
      </w:numPr>
    </w:pPr>
  </w:style>
  <w:style w:type="paragraph" w:customStyle="1" w:styleId="ItemIndent3">
    <w:name w:val="Item Indent_3"/>
    <w:basedOn w:val="a0"/>
    <w:semiHidden/>
    <w:rsid w:val="00910E4E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9154A6"/>
    <w:pPr>
      <w:numPr>
        <w:ilvl w:val="3"/>
        <w:numId w:val="2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9154A6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1C6D56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1C6D56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FigureTable">
    <w:name w:val="Figure Table"/>
    <w:basedOn w:val="a7"/>
    <w:rsid w:val="00C2131F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910E4E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customStyle="1" w:styleId="NotesTextinTable">
    <w:name w:val="Notes Text in Table"/>
    <w:qFormat/>
    <w:rsid w:val="009154A6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9154A6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0">
    <w:name w:val="图样式"/>
    <w:basedOn w:val="a0"/>
    <w:semiHidden/>
    <w:rsid w:val="00910E4E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9154A6"/>
    <w:pPr>
      <w:numPr>
        <w:ilvl w:val="5"/>
        <w:numId w:val="2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af1">
    <w:name w:val="封面文档标题"/>
    <w:basedOn w:val="a0"/>
    <w:rsid w:val="00BE2E97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2">
    <w:name w:val="封面公司名称"/>
    <w:basedOn w:val="a0"/>
    <w:semiHidden/>
    <w:rsid w:val="00AC5DA1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3">
    <w:name w:val="修订记录"/>
    <w:basedOn w:val="a0"/>
    <w:rsid w:val="00AC5DA1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character" w:customStyle="1" w:styleId="Char0">
    <w:name w:val="编写建议 Char"/>
    <w:basedOn w:val="a1"/>
    <w:link w:val="af4"/>
    <w:rsid w:val="00AC5DA1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0"/>
    <w:rsid w:val="00AC5DA1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af5">
    <w:name w:val="文档标题"/>
    <w:basedOn w:val="a0"/>
    <w:semiHidden/>
    <w:rsid w:val="00AC5DA1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TerminalDisplayIndent1">
    <w:name w:val="Terminal Display Indent_1"/>
    <w:basedOn w:val="TerminalDisplay"/>
    <w:rsid w:val="00F30A83"/>
    <w:pPr>
      <w:ind w:left="1134"/>
    </w:pPr>
  </w:style>
  <w:style w:type="paragraph" w:customStyle="1" w:styleId="TerminalDisplayIndent2">
    <w:name w:val="Terminal Display Indent_2"/>
    <w:basedOn w:val="TerminalDisplay"/>
    <w:rsid w:val="00F30A83"/>
    <w:pPr>
      <w:ind w:left="1418"/>
    </w:pPr>
  </w:style>
  <w:style w:type="paragraph" w:customStyle="1" w:styleId="af6">
    <w:name w:val="摘要"/>
    <w:basedOn w:val="a0"/>
    <w:rsid w:val="0084109D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character" w:customStyle="1" w:styleId="7Char">
    <w:name w:val="标题 7 Char"/>
    <w:basedOn w:val="a1"/>
    <w:link w:val="7"/>
    <w:semiHidden/>
    <w:rsid w:val="00AC5DA1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AC5DA1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AC5DA1"/>
    <w:rPr>
      <w:rFonts w:asciiTheme="majorHAnsi" w:eastAsiaTheme="majorEastAsia" w:hAnsiTheme="majorHAnsi" w:cstheme="majorBidi"/>
      <w:kern w:val="2"/>
      <w:sz w:val="21"/>
      <w:szCs w:val="21"/>
    </w:rPr>
  </w:style>
  <w:style w:type="numbering" w:styleId="a">
    <w:name w:val="Outline List 3"/>
    <w:basedOn w:val="a3"/>
    <w:rsid w:val="00AC5DA1"/>
    <w:pPr>
      <w:numPr>
        <w:numId w:val="5"/>
      </w:numPr>
    </w:pPr>
  </w:style>
  <w:style w:type="numbering" w:styleId="111111">
    <w:name w:val="Outline List 1"/>
    <w:basedOn w:val="a3"/>
    <w:rsid w:val="00AC5DA1"/>
    <w:pPr>
      <w:numPr>
        <w:numId w:val="6"/>
      </w:numPr>
    </w:pPr>
  </w:style>
  <w:style w:type="character" w:customStyle="1" w:styleId="Char">
    <w:name w:val="批注文字 Char"/>
    <w:basedOn w:val="a1"/>
    <w:link w:val="ac"/>
    <w:semiHidden/>
    <w:rsid w:val="00663956"/>
    <w:rPr>
      <w:rFonts w:ascii="Arial" w:hAnsi="Arial" w:cs="Arial"/>
      <w:kern w:val="2"/>
      <w:sz w:val="21"/>
    </w:rPr>
  </w:style>
  <w:style w:type="character" w:customStyle="1" w:styleId="ItemStepChar">
    <w:name w:val="Item Step Char"/>
    <w:basedOn w:val="a1"/>
    <w:link w:val="ItemStep"/>
    <w:rsid w:val="00C30C34"/>
    <w:rPr>
      <w:rFonts w:ascii="Arial" w:hAnsi="Arial"/>
      <w:sz w:val="21"/>
      <w:szCs w:val="24"/>
      <w:lang w:eastAsia="en-US"/>
    </w:rPr>
  </w:style>
  <w:style w:type="character" w:customStyle="1" w:styleId="2Char">
    <w:name w:val="标题 2 Char"/>
    <w:basedOn w:val="a1"/>
    <w:link w:val="2"/>
    <w:rsid w:val="00C30C34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TableDescriptionChar">
    <w:name w:val="Table Description Char"/>
    <w:basedOn w:val="a1"/>
    <w:link w:val="TableDescription"/>
    <w:rsid w:val="00C30C34"/>
    <w:rPr>
      <w:rFonts w:ascii="Arial" w:eastAsia="黑体" w:hAnsi="Arial" w:cs="Arial Narrow"/>
      <w:sz w:val="21"/>
    </w:rPr>
  </w:style>
  <w:style w:type="character" w:customStyle="1" w:styleId="4Char">
    <w:name w:val="标题 4 Char"/>
    <w:basedOn w:val="a1"/>
    <w:link w:val="4"/>
    <w:rsid w:val="00C30C34"/>
    <w:rPr>
      <w:rFonts w:ascii="Arial" w:eastAsia="黑体" w:hAnsi="Arial" w:cs="Arial"/>
      <w:bCs/>
      <w:noProof/>
      <w:color w:val="800000"/>
      <w:sz w:val="21"/>
      <w:szCs w:val="22"/>
    </w:rPr>
  </w:style>
  <w:style w:type="paragraph" w:customStyle="1" w:styleId="Copyright">
    <w:name w:val="Copyright"/>
    <w:rsid w:val="00C30C34"/>
    <w:pPr>
      <w:spacing w:line="240" w:lineRule="exact"/>
    </w:pPr>
    <w:rPr>
      <w:rFonts w:ascii="Arial" w:hAnsi="Arial" w:cs="Arial"/>
      <w:kern w:val="2"/>
      <w:sz w:val="16"/>
      <w:szCs w:val="14"/>
    </w:rPr>
  </w:style>
  <w:style w:type="character" w:customStyle="1" w:styleId="TerminalDisplayChar">
    <w:name w:val="Terminal Display Char"/>
    <w:basedOn w:val="a1"/>
    <w:link w:val="TerminalDisplay"/>
    <w:rsid w:val="00BE2E97"/>
    <w:rPr>
      <w:rFonts w:ascii="Courier New" w:hAnsi="Courier New" w:cs="Courier New"/>
      <w:sz w:val="17"/>
      <w:szCs w:val="17"/>
    </w:rPr>
  </w:style>
  <w:style w:type="character" w:customStyle="1" w:styleId="FigureDescriptionChar">
    <w:name w:val="Figure Description Char"/>
    <w:basedOn w:val="a1"/>
    <w:link w:val="FigureDescription"/>
    <w:rsid w:val="00C30C34"/>
    <w:rPr>
      <w:rFonts w:ascii="Arial" w:eastAsia="黑体" w:hAnsi="Arial" w:cs="Arial Narrow"/>
      <w:sz w:val="21"/>
    </w:rPr>
  </w:style>
  <w:style w:type="table" w:styleId="af7">
    <w:name w:val="Table Elegant"/>
    <w:basedOn w:val="a2"/>
    <w:rsid w:val="00261143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8">
    <w:name w:val="List Paragraph"/>
    <w:basedOn w:val="a0"/>
    <w:uiPriority w:val="34"/>
    <w:semiHidden/>
    <w:rsid w:val="0060110A"/>
    <w:pPr>
      <w:ind w:firstLineChars="200" w:firstLine="420"/>
    </w:pPr>
  </w:style>
  <w:style w:type="paragraph" w:customStyle="1" w:styleId="Version">
    <w:name w:val="Version"/>
    <w:basedOn w:val="a0"/>
    <w:link w:val="VersionCharChar"/>
    <w:rsid w:val="004D00E0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4D00E0"/>
    <w:rPr>
      <w:rFonts w:ascii="Futura Bk" w:hAnsi="Futura Bk" w:cs="Arial"/>
      <w:sz w:val="16"/>
      <w:szCs w:val="16"/>
      <w:lang w:eastAsia="en-US"/>
    </w:rPr>
  </w:style>
  <w:style w:type="paragraph" w:customStyle="1" w:styleId="af9">
    <w:name w:val="设置终端显示底纹"/>
    <w:basedOn w:val="TerminalDisplay"/>
    <w:link w:val="Char1"/>
    <w:rsid w:val="00BC7F3E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character" w:customStyle="1" w:styleId="Char1">
    <w:name w:val="设置终端显示底纹 Char"/>
    <w:basedOn w:val="TerminalDisplayChar"/>
    <w:link w:val="af9"/>
    <w:rsid w:val="00BC7F3E"/>
    <w:rPr>
      <w:rFonts w:ascii="Courier New" w:hAnsi="Courier New" w:cs="Courier New"/>
      <w:noProof/>
      <w:sz w:val="17"/>
      <w:szCs w:val="17"/>
      <w:shd w:val="clear" w:color="000000" w:fill="auto"/>
    </w:rPr>
  </w:style>
  <w:style w:type="character" w:customStyle="1" w:styleId="BoldText">
    <w:name w:val="Bold Text"/>
    <w:qFormat/>
    <w:rsid w:val="00B906A1"/>
    <w:rPr>
      <w:rFonts w:ascii="Futura Hv" w:hAnsi="Futura Hv"/>
    </w:rPr>
  </w:style>
  <w:style w:type="table" w:customStyle="1" w:styleId="Tablenohead">
    <w:name w:val="Table no head"/>
    <w:basedOn w:val="a2"/>
    <w:uiPriority w:val="99"/>
    <w:qFormat/>
    <w:rsid w:val="00771CCC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afa">
    <w:name w:val="Revision"/>
    <w:hidden/>
    <w:uiPriority w:val="99"/>
    <w:semiHidden/>
    <w:rsid w:val="006A4A78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D45632"/>
    <w:pPr>
      <w:widowControl w:val="0"/>
      <w:jc w:val="left"/>
    </w:pPr>
  </w:style>
  <w:style w:type="table" w:styleId="31">
    <w:name w:val="Table Colorful 3"/>
    <w:basedOn w:val="a2"/>
    <w:rsid w:val="00771CCC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Spacer">
    <w:name w:val="Spacer"/>
    <w:next w:val="a0"/>
    <w:link w:val="SpacerChar"/>
    <w:rsid w:val="00841894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841894"/>
    <w:rPr>
      <w:rFonts w:ascii="Futura Bk" w:hAnsi="Futura Bk" w:cs="Futura Bk"/>
      <w:color w:val="000000"/>
      <w:sz w:val="12"/>
      <w:szCs w:val="12"/>
      <w:lang w:eastAsia="en-US"/>
    </w:rPr>
  </w:style>
  <w:style w:type="character" w:styleId="afb">
    <w:name w:val="Strong"/>
    <w:basedOn w:val="a1"/>
    <w:uiPriority w:val="22"/>
    <w:qFormat/>
    <w:rsid w:val="005F724B"/>
    <w:rPr>
      <w:b/>
      <w:bCs/>
    </w:rPr>
  </w:style>
  <w:style w:type="paragraph" w:styleId="afc">
    <w:name w:val="Normal (Web)"/>
    <w:basedOn w:val="a0"/>
    <w:uiPriority w:val="99"/>
    <w:unhideWhenUsed/>
    <w:rsid w:val="003622F6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temstep0">
    <w:name w:val="Item step"/>
    <w:qFormat/>
    <w:rsid w:val="0046212E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Itemstep20">
    <w:name w:val="Item step_2"/>
    <w:qFormat/>
    <w:rsid w:val="0046212E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5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9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16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38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9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587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02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05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8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4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4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1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1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19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9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53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5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7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04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9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3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62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42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8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3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30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8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5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92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55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9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4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3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25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5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59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95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9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96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9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34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7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4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7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9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9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35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09350\Desktop\&#21578;&#35686;&#20449;&#24687;&#21442;&#32771;&#27169;&#26495;-V1.1-&#36890;&#29992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29922-D57F-4111-967C-B5EB05713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告警信息参考模板-V1.1-通用.dotx</Template>
  <TotalTime>21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tuchanyong 09350</dc:creator>
  <cp:lastModifiedBy>l01899</cp:lastModifiedBy>
  <cp:revision>31</cp:revision>
  <cp:lastPrinted>2010-05-04T10:01:00Z</cp:lastPrinted>
  <dcterms:created xsi:type="dcterms:W3CDTF">2014-09-30T01:19:00Z</dcterms:created>
  <dcterms:modified xsi:type="dcterms:W3CDTF">2014-10-28T05:49:00Z</dcterms:modified>
</cp:coreProperties>
</file>